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CD095" w14:textId="77777777" w:rsidR="00B722F0" w:rsidRPr="00CF32BF" w:rsidRDefault="00B722F0" w:rsidP="00986F3B">
      <w:pPr>
        <w:pStyle w:val="ASDEFCONNormal"/>
        <w:jc w:val="center"/>
      </w:pPr>
      <w:bookmarkStart w:id="0" w:name="_Ref42572734"/>
      <w:bookmarkStart w:id="1" w:name="_Toc515805636"/>
      <w:bookmarkStart w:id="2" w:name="_Toc515805641"/>
      <w:bookmarkStart w:id="3" w:name="_GoBack"/>
      <w:bookmarkEnd w:id="0"/>
      <w:bookmarkEnd w:id="3"/>
      <w:r w:rsidRPr="00CF32BF">
        <w:t>GUIDANCE PAGES TO BE DELETED WHEN PUBLISHED</w:t>
      </w:r>
    </w:p>
    <w:p w14:paraId="3EDAB74D" w14:textId="77777777" w:rsidR="00B722F0" w:rsidRPr="00CF32BF" w:rsidRDefault="00A015BE" w:rsidP="00986F3B">
      <w:pPr>
        <w:pStyle w:val="ASDEFCONTitle"/>
      </w:pPr>
      <w:r w:rsidRPr="00CF32BF">
        <w:t>ASDEFCON (SUPPORT)</w:t>
      </w:r>
    </w:p>
    <w:p w14:paraId="67B6D046" w14:textId="77777777" w:rsidR="00B722F0" w:rsidRPr="00CF32BF" w:rsidRDefault="00B722F0" w:rsidP="00E87BB1">
      <w:pPr>
        <w:pStyle w:val="ASDEFCONTitle"/>
      </w:pPr>
      <w:r w:rsidRPr="00CF32BF">
        <w:t>SECTION 1: GUIDANCE for DSD-SUP-SERV</w:t>
      </w:r>
    </w:p>
    <w:p w14:paraId="6B60FC52" w14:textId="77777777" w:rsidR="00B722F0" w:rsidRPr="00CF32BF" w:rsidRDefault="00B722F0" w:rsidP="00E87BB1">
      <w:pPr>
        <w:pStyle w:val="ASDEFCONTitle"/>
        <w:spacing w:before="0"/>
      </w:pPr>
      <w:r w:rsidRPr="00CF32BF">
        <w:t>(ROUTINE supply SERVICES)</w:t>
      </w:r>
    </w:p>
    <w:p w14:paraId="02BCCF67" w14:textId="5900CDA0" w:rsidR="00B722F0" w:rsidRDefault="00B722F0" w:rsidP="00986F3B">
      <w:pPr>
        <w:pStyle w:val="GuideMarginHead-ASDEFCON"/>
      </w:pPr>
      <w:r w:rsidRPr="00CF32BF">
        <w:rPr>
          <w:u w:val="single"/>
        </w:rPr>
        <w:t>Status</w:t>
      </w:r>
      <w:r w:rsidRPr="00CF32BF">
        <w:rPr>
          <w:rStyle w:val="MarginheadingChar"/>
        </w:rPr>
        <w:t>:</w:t>
      </w:r>
      <w:r w:rsidR="007458A1">
        <w:tab/>
        <w:t>Core (for all</w:t>
      </w:r>
      <w:r w:rsidRPr="00CF32BF">
        <w:t xml:space="preserve"> Contracts requiring Supply Services)</w:t>
      </w:r>
    </w:p>
    <w:p w14:paraId="206D4E67" w14:textId="7477E50A" w:rsidR="00B722F0" w:rsidRPr="00CF32BF" w:rsidRDefault="00B722F0" w:rsidP="00E87BB1">
      <w:pPr>
        <w:pStyle w:val="GuideMarginHead-ASDEFCON"/>
      </w:pPr>
      <w:r w:rsidRPr="00CF32BF">
        <w:rPr>
          <w:u w:val="single"/>
        </w:rPr>
        <w:t>Purpose</w:t>
      </w:r>
      <w:r w:rsidRPr="00CF32BF">
        <w:t>:</w:t>
      </w:r>
      <w:r w:rsidRPr="00CF32BF">
        <w:tab/>
        <w:t>Refer to ‘Description and Intended Use’, clause </w:t>
      </w:r>
      <w:r w:rsidR="00B50053" w:rsidRPr="00CF32BF">
        <w:fldChar w:fldCharType="begin"/>
      </w:r>
      <w:r w:rsidR="00B50053" w:rsidRPr="00CF32BF">
        <w:instrText xml:space="preserve"> REF _Ref423957181 \r \h </w:instrText>
      </w:r>
      <w:r w:rsidR="00B50053" w:rsidRPr="00CF32BF">
        <w:fldChar w:fldCharType="separate"/>
      </w:r>
      <w:r w:rsidR="0061767A">
        <w:t>3</w:t>
      </w:r>
      <w:r w:rsidR="00B50053" w:rsidRPr="00CF32BF">
        <w:fldChar w:fldCharType="end"/>
      </w:r>
      <w:r w:rsidRPr="00CF32BF">
        <w:t>.</w:t>
      </w:r>
    </w:p>
    <w:p w14:paraId="1C6590CD" w14:textId="46054A85" w:rsidR="00B722F0" w:rsidRPr="00CF32BF" w:rsidRDefault="00B722F0" w:rsidP="00E87BB1">
      <w:pPr>
        <w:pStyle w:val="GuideMarginHead-ASDEFCON"/>
      </w:pPr>
      <w:r w:rsidRPr="00CF32BF">
        <w:rPr>
          <w:u w:val="single"/>
        </w:rPr>
        <w:t>Policy</w:t>
      </w:r>
      <w:r w:rsidRPr="00CF32BF">
        <w:rPr>
          <w:rStyle w:val="MarginheadingChar"/>
        </w:rPr>
        <w:t>:</w:t>
      </w:r>
      <w:r w:rsidRPr="00CF32BF">
        <w:tab/>
      </w:r>
      <w:r w:rsidR="00C04BA9" w:rsidRPr="00CF32BF">
        <w:t>Refer to clause guidance</w:t>
      </w:r>
      <w:r w:rsidR="007458A1">
        <w:t>.</w:t>
      </w:r>
    </w:p>
    <w:p w14:paraId="51779295" w14:textId="16AA14FD" w:rsidR="00540C90" w:rsidRDefault="00B722F0" w:rsidP="00E87BB1">
      <w:pPr>
        <w:pStyle w:val="GuideMarginHead-ASDEFCON"/>
      </w:pPr>
      <w:r w:rsidRPr="00CF32BF">
        <w:rPr>
          <w:u w:val="single"/>
        </w:rPr>
        <w:t>Guidance</w:t>
      </w:r>
      <w:r w:rsidRPr="00CF32BF">
        <w:rPr>
          <w:rStyle w:val="MarginheadingChar"/>
        </w:rPr>
        <w:t>:</w:t>
      </w:r>
      <w:r w:rsidRPr="00CF32BF">
        <w:tab/>
        <w:t xml:space="preserve">This DSD is the </w:t>
      </w:r>
      <w:r w:rsidR="006F15C3" w:rsidRPr="00CF32BF">
        <w:t>‘</w:t>
      </w:r>
      <w:r w:rsidRPr="00CF32BF">
        <w:t>head</w:t>
      </w:r>
      <w:r w:rsidR="006F15C3" w:rsidRPr="00CF32BF">
        <w:t>’</w:t>
      </w:r>
      <w:r w:rsidRPr="00CF32BF">
        <w:t xml:space="preserve"> or </w:t>
      </w:r>
      <w:r w:rsidR="006F15C3" w:rsidRPr="00CF32BF">
        <w:t>‘</w:t>
      </w:r>
      <w:r w:rsidRPr="00CF32BF">
        <w:t>lead</w:t>
      </w:r>
      <w:r w:rsidR="006F15C3" w:rsidRPr="00CF32BF">
        <w:t>’</w:t>
      </w:r>
      <w:r w:rsidRPr="00CF32BF">
        <w:t xml:space="preserve"> </w:t>
      </w:r>
      <w:r w:rsidR="00823091" w:rsidRPr="00CF32BF">
        <w:t xml:space="preserve">DSD </w:t>
      </w:r>
      <w:r w:rsidR="00823091">
        <w:t xml:space="preserve">for </w:t>
      </w:r>
      <w:r w:rsidRPr="00CF32BF">
        <w:t xml:space="preserve">Supply Support </w:t>
      </w:r>
      <w:r w:rsidR="00823091">
        <w:t xml:space="preserve">Services </w:t>
      </w:r>
      <w:r w:rsidRPr="00CF32BF">
        <w:t>and must be used if Supply Services are required under the Contract</w:t>
      </w:r>
      <w:r w:rsidR="00823091">
        <w:t xml:space="preserve"> (other than Stocktake, which may be required independently under SOW clause 3.11, eg, for Stocktake of GFE)</w:t>
      </w:r>
      <w:r w:rsidRPr="00CF32BF">
        <w:t xml:space="preserve">.  </w:t>
      </w:r>
    </w:p>
    <w:p w14:paraId="021044D2" w14:textId="369AB3AF" w:rsidR="00540C90" w:rsidRDefault="00540C90" w:rsidP="00540C90">
      <w:pPr>
        <w:pStyle w:val="GuideText-ASDEFCON"/>
      </w:pPr>
      <w:r>
        <w:t xml:space="preserve">The Defence Enterprise Resource Planning Solution (ERP) </w:t>
      </w:r>
      <w:r w:rsidR="00CE79E0">
        <w:t>ha</w:t>
      </w:r>
      <w:r w:rsidR="00DC3D0C">
        <w:t>s</w:t>
      </w:r>
      <w:r w:rsidR="00CE79E0">
        <w:t xml:space="preserve"> replaced</w:t>
      </w:r>
      <w:r w:rsidR="00612D74">
        <w:t>,</w:t>
      </w:r>
      <w:r w:rsidR="00CE79E0">
        <w:t xml:space="preserve"> and will continue replacing</w:t>
      </w:r>
      <w:r w:rsidR="00612D74">
        <w:t xml:space="preserve">, </w:t>
      </w:r>
      <w:r>
        <w:t>existing Defence information systems over a number of years (note: the ‘solution’ comprises an ERP system</w:t>
      </w:r>
      <w:r w:rsidR="00DC3D0C">
        <w:t>, processes</w:t>
      </w:r>
      <w:r w:rsidR="00CE79E0">
        <w:t>,</w:t>
      </w:r>
      <w:r>
        <w:t xml:space="preserve"> and links to external systems).  For further information, refer to the ERP website</w:t>
      </w:r>
      <w:r w:rsidR="00DC3D0C">
        <w:t>:</w:t>
      </w:r>
      <w:r w:rsidR="00612D74">
        <w:tab/>
      </w:r>
      <w:r>
        <w:t xml:space="preserve"> </w:t>
      </w:r>
      <w:hyperlink r:id="rId8" w:history="1">
        <w:r w:rsidRPr="00D31CBC">
          <w:rPr>
            <w:rStyle w:val="Hyperlink"/>
          </w:rPr>
          <w:t>https://www.defence.gov.au/business-industry/industry-capability-programs/enterprise-resource-planning-program</w:t>
        </w:r>
      </w:hyperlink>
      <w:r>
        <w:t>.</w:t>
      </w:r>
    </w:p>
    <w:p w14:paraId="6526E428" w14:textId="4D2C0832" w:rsidR="00540C90" w:rsidRPr="00CF32BF" w:rsidRDefault="00540C90" w:rsidP="00540C90">
      <w:pPr>
        <w:pStyle w:val="GuideText-ASDEFCON"/>
      </w:pPr>
      <w:r>
        <w:t xml:space="preserve">Depending on the </w:t>
      </w:r>
      <w:r w:rsidR="00765342">
        <w:t>tender and ERP release</w:t>
      </w:r>
      <w:r>
        <w:t xml:space="preserve"> schedule, this DSD may </w:t>
      </w:r>
      <w:r w:rsidR="00765342">
        <w:t xml:space="preserve">require </w:t>
      </w:r>
      <w:r>
        <w:t>update during negotiations</w:t>
      </w:r>
      <w:r w:rsidR="006F5815">
        <w:t xml:space="preserve"> prior to ED,</w:t>
      </w:r>
      <w:r>
        <w:t xml:space="preserve"> or </w:t>
      </w:r>
      <w:r w:rsidR="00765342">
        <w:t>under</w:t>
      </w:r>
      <w:r>
        <w:t xml:space="preserve"> any resultant Contract</w:t>
      </w:r>
      <w:r w:rsidR="006F5815">
        <w:t xml:space="preserve"> via a CCP</w:t>
      </w:r>
      <w:r>
        <w:t>.</w:t>
      </w:r>
    </w:p>
    <w:p w14:paraId="7F70C89C" w14:textId="79313737" w:rsidR="00B722F0" w:rsidRDefault="00B722F0" w:rsidP="00540C90">
      <w:pPr>
        <w:pStyle w:val="GuideText-ASDEFCON"/>
      </w:pPr>
      <w:r w:rsidRPr="00CF32BF">
        <w:t xml:space="preserve">The DSD </w:t>
      </w:r>
      <w:r w:rsidR="007F1866" w:rsidRPr="00CF32BF">
        <w:t>may</w:t>
      </w:r>
      <w:r w:rsidRPr="00CF32BF">
        <w:t xml:space="preserve"> be used as a stand</w:t>
      </w:r>
      <w:r w:rsidR="004F1F7C">
        <w:t>-</w:t>
      </w:r>
      <w:r w:rsidRPr="00CF32BF">
        <w:t>alone DSD</w:t>
      </w:r>
      <w:r w:rsidR="00540C90">
        <w:t xml:space="preserve"> for Supply Services</w:t>
      </w:r>
      <w:r w:rsidRPr="00CF32BF">
        <w:t xml:space="preserve"> (</w:t>
      </w:r>
      <w:r w:rsidR="009C1A8B" w:rsidRPr="00CF32BF">
        <w:t>eg,</w:t>
      </w:r>
      <w:r w:rsidRPr="00CF32BF">
        <w:t xml:space="preserve"> for smaller-scale support contracts) or as </w:t>
      </w:r>
      <w:r w:rsidR="006F15C3" w:rsidRPr="00CF32BF">
        <w:t xml:space="preserve">the head DSD </w:t>
      </w:r>
      <w:r w:rsidRPr="00CF32BF">
        <w:t>f</w:t>
      </w:r>
      <w:r w:rsidR="00701A5B">
        <w:t>or</w:t>
      </w:r>
      <w:r w:rsidRPr="00CF32BF">
        <w:t xml:space="preserve"> an integrated set of Supply Support DSDs.  The DSD includes a number of optional clauses, </w:t>
      </w:r>
      <w:r w:rsidR="00C676FC" w:rsidRPr="00CF32BF">
        <w:t xml:space="preserve">some of </w:t>
      </w:r>
      <w:r w:rsidRPr="00CF32BF">
        <w:t>which would be deleted</w:t>
      </w:r>
      <w:r w:rsidR="00C676FC" w:rsidRPr="00CF32BF">
        <w:t xml:space="preserve"> or modified</w:t>
      </w:r>
      <w:r w:rsidRPr="00CF32BF">
        <w:t xml:space="preserve"> if other DSDs are used.  The relationships </w:t>
      </w:r>
      <w:r w:rsidR="00685604">
        <w:t>with</w:t>
      </w:r>
      <w:r w:rsidR="00685604" w:rsidRPr="00CF32BF">
        <w:t xml:space="preserve"> </w:t>
      </w:r>
      <w:r w:rsidRPr="00CF32BF">
        <w:t xml:space="preserve">the </w:t>
      </w:r>
      <w:r w:rsidR="00685604">
        <w:t xml:space="preserve">other Supply </w:t>
      </w:r>
      <w:r w:rsidRPr="00CF32BF">
        <w:t xml:space="preserve">DSDs and </w:t>
      </w:r>
      <w:r w:rsidR="00C676FC" w:rsidRPr="00CF32BF">
        <w:t xml:space="preserve">particular </w:t>
      </w:r>
      <w:r w:rsidRPr="00CF32BF">
        <w:t xml:space="preserve">SOW </w:t>
      </w:r>
      <w:r w:rsidR="00C676FC" w:rsidRPr="00CF32BF">
        <w:t xml:space="preserve">clauses </w:t>
      </w:r>
      <w:r w:rsidRPr="00CF32BF">
        <w:t xml:space="preserve">are explained </w:t>
      </w:r>
      <w:r w:rsidR="00685604">
        <w:t>below</w:t>
      </w:r>
      <w:r w:rsidRPr="00CF32BF">
        <w:t>.</w:t>
      </w:r>
    </w:p>
    <w:p w14:paraId="24CCF518" w14:textId="1505EEF1" w:rsidR="00B722F0" w:rsidRPr="00C67D6E" w:rsidRDefault="00B722F0" w:rsidP="00E87BB1">
      <w:pPr>
        <w:pStyle w:val="GuideMarginHead-ASDEFCON"/>
        <w:ind w:left="3402"/>
        <w:rPr>
          <w:b/>
        </w:rPr>
      </w:pPr>
      <w:r w:rsidRPr="00C67D6E">
        <w:rPr>
          <w:b/>
        </w:rPr>
        <w:t>Supply Management</w:t>
      </w:r>
    </w:p>
    <w:p w14:paraId="65E36D43" w14:textId="53DE9920" w:rsidR="00B722F0" w:rsidRPr="00CF32BF" w:rsidRDefault="00B722F0" w:rsidP="00986F3B">
      <w:pPr>
        <w:pStyle w:val="GuideText-ASDEFCON"/>
      </w:pPr>
      <w:r w:rsidRPr="00CF32BF">
        <w:t xml:space="preserve">The requirement for </w:t>
      </w:r>
      <w:r w:rsidR="005179E6" w:rsidRPr="00CF32BF">
        <w:t xml:space="preserve">the management of </w:t>
      </w:r>
      <w:r w:rsidRPr="00CF32BF">
        <w:t xml:space="preserve">Supply </w:t>
      </w:r>
      <w:r w:rsidR="005179E6" w:rsidRPr="00CF32BF">
        <w:t xml:space="preserve">Support </w:t>
      </w:r>
      <w:r w:rsidRPr="00CF32BF">
        <w:t xml:space="preserve">activities should be addressed either </w:t>
      </w:r>
      <w:r w:rsidR="00237795" w:rsidRPr="00CF32BF">
        <w:t>with</w:t>
      </w:r>
      <w:r w:rsidRPr="00CF32BF">
        <w:t xml:space="preserve">in the </w:t>
      </w:r>
      <w:r w:rsidR="00D47373">
        <w:t xml:space="preserve">Contractor </w:t>
      </w:r>
      <w:r w:rsidRPr="00CF32BF">
        <w:t>S</w:t>
      </w:r>
      <w:r w:rsidR="00007452" w:rsidRPr="00CF32BF">
        <w:t xml:space="preserve">upply </w:t>
      </w:r>
      <w:r w:rsidRPr="00CF32BF">
        <w:t>S</w:t>
      </w:r>
      <w:r w:rsidR="00007452" w:rsidRPr="00CF32BF">
        <w:t xml:space="preserve">upport </w:t>
      </w:r>
      <w:r w:rsidRPr="00CF32BF">
        <w:t>P</w:t>
      </w:r>
      <w:r w:rsidR="00007452" w:rsidRPr="00CF32BF">
        <w:t>lan (</w:t>
      </w:r>
      <w:r w:rsidR="00D47373">
        <w:t>C</w:t>
      </w:r>
      <w:r w:rsidR="00007452" w:rsidRPr="00CF32BF">
        <w:t>SSP)</w:t>
      </w:r>
      <w:r w:rsidR="005179E6" w:rsidRPr="00CF32BF">
        <w:t>,</w:t>
      </w:r>
      <w:r w:rsidRPr="00CF32BF">
        <w:t xml:space="preserve"> </w:t>
      </w:r>
      <w:r w:rsidR="00237795" w:rsidRPr="00CF32BF">
        <w:t xml:space="preserve">as </w:t>
      </w:r>
      <w:r w:rsidRPr="00CF32BF">
        <w:t xml:space="preserve">per CDRL </w:t>
      </w:r>
      <w:r w:rsidR="00724943" w:rsidRPr="00CF32BF">
        <w:t xml:space="preserve">Line </w:t>
      </w:r>
      <w:r w:rsidR="00724943">
        <w:t xml:space="preserve">Number </w:t>
      </w:r>
      <w:r w:rsidRPr="00CF32BF">
        <w:t xml:space="preserve">SUP-100, or </w:t>
      </w:r>
      <w:r w:rsidR="00C676FC" w:rsidRPr="00CF32BF">
        <w:t>as a sub-plan rolled</w:t>
      </w:r>
      <w:r w:rsidR="004D6EEA" w:rsidRPr="00CF32BF">
        <w:t xml:space="preserve"> </w:t>
      </w:r>
      <w:r w:rsidR="00C676FC" w:rsidRPr="00CF32BF">
        <w:t xml:space="preserve">up into </w:t>
      </w:r>
      <w:r w:rsidRPr="00CF32BF">
        <w:t xml:space="preserve">the </w:t>
      </w:r>
      <w:r w:rsidR="00007452" w:rsidRPr="00CF32BF">
        <w:t>Support Services Management Plan (</w:t>
      </w:r>
      <w:r w:rsidRPr="00CF32BF">
        <w:t>SSMP</w:t>
      </w:r>
      <w:r w:rsidR="00007452" w:rsidRPr="00CF32BF">
        <w:t>)</w:t>
      </w:r>
      <w:r w:rsidRPr="00CF32BF">
        <w:t xml:space="preserve"> </w:t>
      </w:r>
      <w:r w:rsidR="00130CDC">
        <w:t>under</w:t>
      </w:r>
      <w:r w:rsidRPr="00CF32BF">
        <w:t xml:space="preserve"> CDRL </w:t>
      </w:r>
      <w:r w:rsidR="00130CDC" w:rsidRPr="00CF32BF">
        <w:t xml:space="preserve">Line </w:t>
      </w:r>
      <w:r w:rsidR="00130CDC">
        <w:t xml:space="preserve">Number </w:t>
      </w:r>
      <w:r w:rsidRPr="00CF32BF">
        <w:t>MGT-100.</w:t>
      </w:r>
      <w:r w:rsidR="00012A9C">
        <w:t xml:space="preserve"> </w:t>
      </w:r>
      <w:r w:rsidR="00C676FC" w:rsidRPr="00CF32BF">
        <w:t xml:space="preserve"> This DSD contains management requirements, such as the need for a Contractor Supply Management System</w:t>
      </w:r>
      <w:r w:rsidR="00773286" w:rsidRPr="00CF32BF">
        <w:t>;</w:t>
      </w:r>
      <w:r w:rsidR="00C676FC" w:rsidRPr="00CF32BF">
        <w:t xml:space="preserve"> however, </w:t>
      </w:r>
      <w:r w:rsidR="00574DF3">
        <w:t xml:space="preserve">Contractor </w:t>
      </w:r>
      <w:r w:rsidR="00C676FC" w:rsidRPr="00CF32BF">
        <w:t xml:space="preserve">use of </w:t>
      </w:r>
      <w:r w:rsidR="001453B7">
        <w:t>ERP</w:t>
      </w:r>
      <w:r w:rsidR="00C676FC" w:rsidRPr="00CF32BF">
        <w:t xml:space="preserve"> to manage stock is covered by DSD-SUP-</w:t>
      </w:r>
      <w:r w:rsidR="00DC3D0C">
        <w:t>D</w:t>
      </w:r>
      <w:r w:rsidR="00FD58A5">
        <w:t>E</w:t>
      </w:r>
      <w:r w:rsidR="00DC3D0C">
        <w:t>SCM</w:t>
      </w:r>
      <w:r w:rsidR="00C676FC" w:rsidRPr="00CF32BF">
        <w:t>.</w:t>
      </w:r>
    </w:p>
    <w:p w14:paraId="60E3917C" w14:textId="77777777" w:rsidR="0044455C" w:rsidRPr="00C67D6E" w:rsidRDefault="0044455C" w:rsidP="00E87BB1">
      <w:pPr>
        <w:pStyle w:val="GuideMarginHead-ASDEFCON"/>
        <w:ind w:left="3402"/>
        <w:rPr>
          <w:b/>
        </w:rPr>
      </w:pPr>
      <w:r w:rsidRPr="00C67D6E">
        <w:rPr>
          <w:b/>
        </w:rPr>
        <w:t>Procurements</w:t>
      </w:r>
    </w:p>
    <w:p w14:paraId="15511C57" w14:textId="494F82D5" w:rsidR="0044455C" w:rsidRPr="00CF32BF" w:rsidRDefault="0044455C" w:rsidP="00986F3B">
      <w:pPr>
        <w:pStyle w:val="GuideText-ASDEFCON"/>
      </w:pPr>
      <w:r w:rsidRPr="00CF32BF">
        <w:t xml:space="preserve">For </w:t>
      </w:r>
      <w:r w:rsidR="00CE3E39">
        <w:t xml:space="preserve">the </w:t>
      </w:r>
      <w:r w:rsidRPr="00CF32BF">
        <w:t xml:space="preserve">procurement </w:t>
      </w:r>
      <w:r w:rsidR="00CE3E39">
        <w:t xml:space="preserve">of RIs and Non-RIs </w:t>
      </w:r>
      <w:r w:rsidRPr="00CF32BF">
        <w:t>as a Service, refer to DSD-SUP-PROC.  This DSD</w:t>
      </w:r>
      <w:r w:rsidR="00CE3E39">
        <w:t>-SUP-SERV</w:t>
      </w:r>
      <w:r w:rsidRPr="00CF32BF">
        <w:t>, DSD-SUP-PROC and DSD-SUP-</w:t>
      </w:r>
      <w:r w:rsidR="00DC3D0C">
        <w:t>DESCM</w:t>
      </w:r>
      <w:r w:rsidRPr="00CF32BF">
        <w:t xml:space="preserve">, must be tailored consistently for Services </w:t>
      </w:r>
      <w:r w:rsidR="0063295E" w:rsidRPr="00CF32BF">
        <w:t xml:space="preserve">to procure Stock Items </w:t>
      </w:r>
      <w:r w:rsidRPr="00CF32BF">
        <w:t xml:space="preserve">and the </w:t>
      </w:r>
      <w:r w:rsidR="00F750C3" w:rsidRPr="00CF32BF">
        <w:t xml:space="preserve">level of </w:t>
      </w:r>
      <w:r w:rsidR="006F272A">
        <w:t>ERP</w:t>
      </w:r>
      <w:r w:rsidR="006F272A" w:rsidRPr="00CF32BF">
        <w:t xml:space="preserve"> </w:t>
      </w:r>
      <w:r w:rsidRPr="00CF32BF">
        <w:t xml:space="preserve">access </w:t>
      </w:r>
      <w:r w:rsidR="0063295E" w:rsidRPr="00CF32BF">
        <w:t>to be</w:t>
      </w:r>
      <w:r w:rsidR="00F750C3" w:rsidRPr="00CF32BF">
        <w:t xml:space="preserve"> provided</w:t>
      </w:r>
      <w:r w:rsidR="006F272A">
        <w:t xml:space="preserve"> (eg, if stock levels</w:t>
      </w:r>
      <w:r w:rsidR="00CE3E39">
        <w:t xml:space="preserve"> in ERP</w:t>
      </w:r>
      <w:r w:rsidR="006F272A">
        <w:t xml:space="preserve"> are </w:t>
      </w:r>
      <w:r w:rsidR="006F5815">
        <w:t xml:space="preserve">to be </w:t>
      </w:r>
      <w:r w:rsidR="006F272A">
        <w:t>used to trigger procurements)</w:t>
      </w:r>
      <w:r w:rsidRPr="00CF32BF">
        <w:t>.</w:t>
      </w:r>
    </w:p>
    <w:p w14:paraId="63B8E45C" w14:textId="5E740ABB" w:rsidR="0063295E" w:rsidRPr="00C67D6E" w:rsidRDefault="00CE3E39" w:rsidP="00E87BB1">
      <w:pPr>
        <w:pStyle w:val="GuideMarginHead-ASDEFCON"/>
        <w:ind w:left="3402"/>
        <w:rPr>
          <w:b/>
        </w:rPr>
      </w:pPr>
      <w:r>
        <w:rPr>
          <w:b/>
        </w:rPr>
        <w:t xml:space="preserve">Defence </w:t>
      </w:r>
      <w:r w:rsidR="001453B7">
        <w:rPr>
          <w:b/>
        </w:rPr>
        <w:t>ERP</w:t>
      </w:r>
      <w:r>
        <w:rPr>
          <w:b/>
        </w:rPr>
        <w:t xml:space="preserve"> </w:t>
      </w:r>
      <w:r w:rsidR="001453B7">
        <w:rPr>
          <w:b/>
        </w:rPr>
        <w:t>– Supply Chain Management</w:t>
      </w:r>
    </w:p>
    <w:p w14:paraId="471D8473" w14:textId="7CA0EF54" w:rsidR="0063295E" w:rsidRPr="00CF32BF" w:rsidRDefault="00D0453D" w:rsidP="00986F3B">
      <w:pPr>
        <w:pStyle w:val="GuideText-ASDEFCON"/>
      </w:pPr>
      <w:r w:rsidRPr="00CF32BF">
        <w:t xml:space="preserve">Although reference to </w:t>
      </w:r>
      <w:r w:rsidR="001453B7">
        <w:t>ERP</w:t>
      </w:r>
      <w:r w:rsidR="001453B7" w:rsidRPr="00CF32BF">
        <w:t xml:space="preserve"> </w:t>
      </w:r>
      <w:r w:rsidRPr="00CF32BF">
        <w:t>is included in this DSD, DSD-SUP-</w:t>
      </w:r>
      <w:r w:rsidR="00DC3D0C">
        <w:t>DESCM</w:t>
      </w:r>
      <w:r w:rsidR="001453B7" w:rsidRPr="00CF32BF">
        <w:t xml:space="preserve"> </w:t>
      </w:r>
      <w:r w:rsidRPr="00CF32BF">
        <w:t xml:space="preserve">must be included in the Contract for </w:t>
      </w:r>
      <w:r w:rsidR="006F272A">
        <w:t xml:space="preserve">the </w:t>
      </w:r>
      <w:r w:rsidR="000E13D2" w:rsidRPr="00CF32BF">
        <w:t>Contractor</w:t>
      </w:r>
      <w:r w:rsidR="00AF308D" w:rsidRPr="00CF32BF">
        <w:t xml:space="preserve"> </w:t>
      </w:r>
      <w:r w:rsidR="006F272A">
        <w:t xml:space="preserve">to </w:t>
      </w:r>
      <w:r w:rsidRPr="00CF32BF">
        <w:t xml:space="preserve">access </w:t>
      </w:r>
      <w:r w:rsidR="001453B7">
        <w:t xml:space="preserve">ERP for the purposes of </w:t>
      </w:r>
      <w:r w:rsidR="00DC3D0C">
        <w:t>performing Supply Chain Management (SCM)</w:t>
      </w:r>
      <w:r w:rsidR="00E5389E">
        <w:t xml:space="preserve"> </w:t>
      </w:r>
      <w:r w:rsidR="00CE3E39">
        <w:t>processes</w:t>
      </w:r>
      <w:r w:rsidRPr="00CF32BF">
        <w:t xml:space="preserve">.  </w:t>
      </w:r>
      <w:r w:rsidR="006F272A">
        <w:t>T</w:t>
      </w:r>
      <w:r w:rsidRPr="00CF32BF">
        <w:t>his</w:t>
      </w:r>
      <w:r w:rsidR="006F272A">
        <w:t xml:space="preserve"> and other Supply Support</w:t>
      </w:r>
      <w:r w:rsidRPr="00CF32BF">
        <w:t xml:space="preserve"> DSD</w:t>
      </w:r>
      <w:r w:rsidR="006F272A">
        <w:t>s</w:t>
      </w:r>
      <w:r w:rsidRPr="00CF32BF">
        <w:t xml:space="preserve"> must be tailored consistent</w:t>
      </w:r>
      <w:r w:rsidR="006F272A">
        <w:t>ly in regards to</w:t>
      </w:r>
      <w:r w:rsidRPr="00CF32BF">
        <w:t xml:space="preserve"> </w:t>
      </w:r>
      <w:r w:rsidR="0016522E">
        <w:t>ERP</w:t>
      </w:r>
      <w:r w:rsidR="0016522E" w:rsidRPr="00CF32BF">
        <w:t xml:space="preserve"> </w:t>
      </w:r>
      <w:r w:rsidR="006F272A">
        <w:t>use</w:t>
      </w:r>
      <w:r w:rsidRPr="00CF32BF">
        <w:t>.</w:t>
      </w:r>
      <w:r w:rsidR="00B04B96" w:rsidRPr="00CF32BF">
        <w:t xml:space="preserve">  If considered beneficial (without duplicating DSD-SUP-</w:t>
      </w:r>
      <w:r w:rsidR="00DC3D0C">
        <w:t>DESCM</w:t>
      </w:r>
      <w:r w:rsidR="0016522E" w:rsidRPr="00CF32BF">
        <w:t xml:space="preserve"> </w:t>
      </w:r>
      <w:r w:rsidR="00B04B96" w:rsidRPr="00CF32BF">
        <w:t xml:space="preserve">clauses), drafters may tailor this DSD to identify the use of </w:t>
      </w:r>
      <w:r w:rsidR="0016522E">
        <w:t>ERP</w:t>
      </w:r>
      <w:r w:rsidR="0016522E" w:rsidRPr="00CF32BF">
        <w:t xml:space="preserve"> </w:t>
      </w:r>
      <w:r w:rsidR="006F272A">
        <w:t>whe</w:t>
      </w:r>
      <w:r w:rsidR="00B04B96" w:rsidRPr="00CF32BF">
        <w:t xml:space="preserve">n performing </w:t>
      </w:r>
      <w:r w:rsidR="0016522E">
        <w:t xml:space="preserve">the </w:t>
      </w:r>
      <w:r w:rsidR="00B04B96" w:rsidRPr="00CF32BF">
        <w:t>functions described in this DSD.</w:t>
      </w:r>
    </w:p>
    <w:p w14:paraId="526F0040" w14:textId="77777777" w:rsidR="00B722F0" w:rsidRPr="00C67D6E" w:rsidRDefault="00B722F0" w:rsidP="00E87BB1">
      <w:pPr>
        <w:pStyle w:val="GuideMarginHead-ASDEFCON"/>
        <w:ind w:left="3402"/>
        <w:rPr>
          <w:b/>
        </w:rPr>
      </w:pPr>
      <w:r w:rsidRPr="00C67D6E">
        <w:rPr>
          <w:b/>
        </w:rPr>
        <w:t xml:space="preserve">Codification </w:t>
      </w:r>
      <w:r w:rsidR="008A7653" w:rsidRPr="00C67D6E">
        <w:rPr>
          <w:b/>
        </w:rPr>
        <w:t>and</w:t>
      </w:r>
      <w:r w:rsidRPr="00C67D6E">
        <w:rPr>
          <w:b/>
        </w:rPr>
        <w:t xml:space="preserve"> Cataloguing</w:t>
      </w:r>
    </w:p>
    <w:p w14:paraId="0769743D" w14:textId="734A0481" w:rsidR="00B722F0" w:rsidRPr="00CF32BF" w:rsidRDefault="00540C90" w:rsidP="00986F3B">
      <w:pPr>
        <w:pStyle w:val="GuideText-ASDEFCON"/>
      </w:pPr>
      <w:r>
        <w:t xml:space="preserve">Product Support Manual (PSM) Chapter 15, </w:t>
      </w:r>
      <w:r w:rsidRPr="00540C90">
        <w:rPr>
          <w:i/>
        </w:rPr>
        <w:t>Introduction to Defence Codification and Cataloguing</w:t>
      </w:r>
      <w:r>
        <w:t>, provides</w:t>
      </w:r>
      <w:r w:rsidR="00B722F0" w:rsidRPr="00CF32BF">
        <w:t xml:space="preserve"> </w:t>
      </w:r>
      <w:r w:rsidR="00632DC3" w:rsidRPr="00CF32BF">
        <w:t>policy direction</w:t>
      </w:r>
      <w:r w:rsidR="00B722F0" w:rsidRPr="00CF32BF">
        <w:t xml:space="preserve"> regarding the codif</w:t>
      </w:r>
      <w:r w:rsidR="00CE3E39">
        <w:t>ication</w:t>
      </w:r>
      <w:r w:rsidR="00B722F0" w:rsidRPr="00CF32BF">
        <w:t xml:space="preserve"> and catalogu</w:t>
      </w:r>
      <w:r w:rsidR="00CE3E39">
        <w:t>ing of</w:t>
      </w:r>
      <w:r w:rsidR="00B722F0" w:rsidRPr="00CF32BF">
        <w:t xml:space="preserve"> </w:t>
      </w:r>
      <w:r w:rsidR="007628F3" w:rsidRPr="00CF32BF">
        <w:t>Stock I</w:t>
      </w:r>
      <w:r w:rsidR="00B722F0" w:rsidRPr="00CF32BF">
        <w:t xml:space="preserve">tems owned by the Commonwealth.  Drafters should also consider </w:t>
      </w:r>
      <w:r w:rsidR="006634E3">
        <w:t xml:space="preserve">if </w:t>
      </w:r>
      <w:r w:rsidR="00B722F0" w:rsidRPr="00CF32BF">
        <w:t xml:space="preserve">Contractor-owned </w:t>
      </w:r>
      <w:r w:rsidR="007628F3" w:rsidRPr="00CF32BF">
        <w:t>Stock I</w:t>
      </w:r>
      <w:r w:rsidR="00B722F0" w:rsidRPr="00CF32BF">
        <w:t xml:space="preserve">tems </w:t>
      </w:r>
      <w:r w:rsidR="006634E3">
        <w:t xml:space="preserve">may need </w:t>
      </w:r>
      <w:r w:rsidR="00B722F0" w:rsidRPr="00CF32BF">
        <w:t xml:space="preserve">to be codified </w:t>
      </w:r>
      <w:r>
        <w:t xml:space="preserve">if </w:t>
      </w:r>
      <w:r w:rsidR="00F750C3" w:rsidRPr="00CF32BF">
        <w:t>distribution</w:t>
      </w:r>
      <w:r w:rsidR="00B722F0" w:rsidRPr="00CF32BF">
        <w:t xml:space="preserve"> through the Defence </w:t>
      </w:r>
      <w:r w:rsidR="005C07F7" w:rsidRPr="00CF32BF">
        <w:t>S</w:t>
      </w:r>
      <w:r w:rsidR="00B722F0" w:rsidRPr="00CF32BF">
        <w:t xml:space="preserve">upply </w:t>
      </w:r>
      <w:r w:rsidR="005C07F7" w:rsidRPr="00CF32BF">
        <w:t>C</w:t>
      </w:r>
      <w:r w:rsidR="00B722F0" w:rsidRPr="00CF32BF">
        <w:t>hain, includ</w:t>
      </w:r>
      <w:r w:rsidR="007F1866" w:rsidRPr="00CF32BF">
        <w:t>ing</w:t>
      </w:r>
      <w:r w:rsidR="00B722F0" w:rsidRPr="00CF32BF">
        <w:t xml:space="preserve"> distribution </w:t>
      </w:r>
      <w:r w:rsidR="00F750C3" w:rsidRPr="00CF32BF">
        <w:t>to</w:t>
      </w:r>
      <w:r w:rsidR="00B722F0" w:rsidRPr="00CF32BF">
        <w:t xml:space="preserve"> a foreign country</w:t>
      </w:r>
      <w:r>
        <w:t>, will be required</w:t>
      </w:r>
      <w:r w:rsidR="00B722F0" w:rsidRPr="00CF32BF">
        <w:t>.  Codification and Cataloguing requirements are addressed in DSD-SUP-SACC.</w:t>
      </w:r>
    </w:p>
    <w:p w14:paraId="739D0B98" w14:textId="77777777" w:rsidR="00B722F0" w:rsidRPr="00C67D6E" w:rsidRDefault="00B722F0" w:rsidP="006634E3">
      <w:pPr>
        <w:pStyle w:val="GuideMarginHead-ASDEFCON"/>
        <w:keepNext/>
        <w:ind w:left="3402"/>
        <w:rPr>
          <w:b/>
        </w:rPr>
      </w:pPr>
      <w:r w:rsidRPr="00C67D6E">
        <w:rPr>
          <w:b/>
        </w:rPr>
        <w:lastRenderedPageBreak/>
        <w:t>Warehousing and Distribution</w:t>
      </w:r>
    </w:p>
    <w:p w14:paraId="6AD2B257" w14:textId="0BA260C7" w:rsidR="00B722F0" w:rsidRPr="00CF32BF" w:rsidRDefault="002F250F" w:rsidP="00986F3B">
      <w:pPr>
        <w:pStyle w:val="GuideText-ASDEFCON"/>
      </w:pPr>
      <w:r w:rsidRPr="00CF32BF">
        <w:t xml:space="preserve">Under this DSD </w:t>
      </w:r>
      <w:r w:rsidR="007F1866" w:rsidRPr="00CF32BF">
        <w:t>the Contractor is required to deliver items to the Commonwealth</w:t>
      </w:r>
      <w:r w:rsidR="00AF308D" w:rsidRPr="00CF32BF">
        <w:t>.</w:t>
      </w:r>
      <w:r w:rsidRPr="00CF32BF">
        <w:t xml:space="preserve"> </w:t>
      </w:r>
      <w:r w:rsidR="00012A9C">
        <w:t xml:space="preserve"> </w:t>
      </w:r>
      <w:r w:rsidR="00AF308D" w:rsidRPr="00CF32BF">
        <w:t xml:space="preserve">Refer to DSD-SUP-W&amp;D </w:t>
      </w:r>
      <w:r w:rsidR="00540C90">
        <w:t>if</w:t>
      </w:r>
      <w:r w:rsidR="00CE3E39">
        <w:t xml:space="preserve"> the</w:t>
      </w:r>
      <w:r w:rsidR="00540C90" w:rsidRPr="00CF32BF">
        <w:t xml:space="preserve"> </w:t>
      </w:r>
      <w:r w:rsidR="00AF308D" w:rsidRPr="00CF32BF">
        <w:t>Contractor</w:t>
      </w:r>
      <w:r w:rsidR="00CE3E39">
        <w:t xml:space="preserve"> is to </w:t>
      </w:r>
      <w:r w:rsidRPr="00CF32BF">
        <w:t>provi</w:t>
      </w:r>
      <w:r w:rsidR="00AF308D" w:rsidRPr="00CF32BF">
        <w:t>de</w:t>
      </w:r>
      <w:r w:rsidRPr="00CF32BF">
        <w:t xml:space="preserve"> </w:t>
      </w:r>
      <w:r w:rsidR="00540C90" w:rsidRPr="00CF32BF">
        <w:t xml:space="preserve">warehousing </w:t>
      </w:r>
      <w:r w:rsidR="00540C90">
        <w:t xml:space="preserve">Services </w:t>
      </w:r>
      <w:r w:rsidR="00B722F0" w:rsidRPr="00CF32BF">
        <w:t>and</w:t>
      </w:r>
      <w:r w:rsidR="002A7385" w:rsidRPr="00CF32BF">
        <w:t xml:space="preserve"> </w:t>
      </w:r>
      <w:r w:rsidR="00B722F0" w:rsidRPr="00CF32BF">
        <w:t xml:space="preserve">/ or </w:t>
      </w:r>
      <w:r w:rsidR="00540C90">
        <w:t xml:space="preserve">more complex </w:t>
      </w:r>
      <w:r w:rsidR="00540C90" w:rsidRPr="00CF32BF">
        <w:t xml:space="preserve">distribution </w:t>
      </w:r>
      <w:r w:rsidR="00B722F0" w:rsidRPr="00CF32BF">
        <w:t>Services.</w:t>
      </w:r>
    </w:p>
    <w:p w14:paraId="301091A4" w14:textId="77777777" w:rsidR="0088151F" w:rsidRPr="00C67D6E" w:rsidRDefault="0088151F" w:rsidP="00C67D6E">
      <w:pPr>
        <w:pStyle w:val="GuideMarginHead-ASDEFCON"/>
        <w:keepNext/>
        <w:ind w:left="3402"/>
        <w:rPr>
          <w:b/>
        </w:rPr>
      </w:pPr>
      <w:r w:rsidRPr="00C67D6E">
        <w:rPr>
          <w:b/>
        </w:rPr>
        <w:t>Stocktaking</w:t>
      </w:r>
    </w:p>
    <w:p w14:paraId="06B018EC" w14:textId="0CED0C54" w:rsidR="0088151F" w:rsidRPr="00CF32BF" w:rsidRDefault="0088151F" w:rsidP="00986F3B">
      <w:pPr>
        <w:pStyle w:val="GuideText-ASDEFCON"/>
      </w:pPr>
      <w:r w:rsidRPr="00CF32BF">
        <w:t xml:space="preserve">Although </w:t>
      </w:r>
      <w:r w:rsidR="005C07F7" w:rsidRPr="00CF32BF">
        <w:t>s</w:t>
      </w:r>
      <w:r w:rsidRPr="00CF32BF">
        <w:t xml:space="preserve">tocktaking is </w:t>
      </w:r>
      <w:r w:rsidR="006F5815">
        <w:t xml:space="preserve">usually </w:t>
      </w:r>
      <w:r w:rsidR="00CE3E39">
        <w:t xml:space="preserve">considered </w:t>
      </w:r>
      <w:r w:rsidRPr="00CF32BF">
        <w:t xml:space="preserve">a Supply Support function, the approach </w:t>
      </w:r>
      <w:r w:rsidR="00777A3B" w:rsidRPr="00CF32BF">
        <w:t>to</w:t>
      </w:r>
      <w:r w:rsidRPr="00CF32BF">
        <w:t xml:space="preserve"> </w:t>
      </w:r>
      <w:r w:rsidR="00B04B96" w:rsidRPr="00CF32BF">
        <w:t xml:space="preserve">accounting for Defence </w:t>
      </w:r>
      <w:r w:rsidRPr="00CF32BF">
        <w:t>asset</w:t>
      </w:r>
      <w:r w:rsidR="00B04B96" w:rsidRPr="00CF32BF">
        <w:t>s</w:t>
      </w:r>
      <w:r w:rsidRPr="00CF32BF">
        <w:t xml:space="preserve"> throughout the ASDEFCON templates means that this</w:t>
      </w:r>
      <w:r w:rsidR="00777A3B" w:rsidRPr="00CF32BF">
        <w:t xml:space="preserve"> function</w:t>
      </w:r>
      <w:r w:rsidRPr="00CF32BF">
        <w:t xml:space="preserve"> is addressed in SOW clause </w:t>
      </w:r>
      <w:r w:rsidR="009100F8" w:rsidRPr="00CF32BF">
        <w:t>3.11.6</w:t>
      </w:r>
      <w:r w:rsidR="00296802">
        <w:t xml:space="preserve"> (eg, if there is GFE that </w:t>
      </w:r>
      <w:r w:rsidR="006F5815">
        <w:t>is subject to</w:t>
      </w:r>
      <w:r w:rsidR="00296802">
        <w:t xml:space="preserve"> stocktake </w:t>
      </w:r>
      <w:r w:rsidR="006F5815">
        <w:t>but</w:t>
      </w:r>
      <w:r w:rsidR="00296802">
        <w:t xml:space="preserve"> there are no other Supply Services </w:t>
      </w:r>
      <w:r w:rsidR="00E1134C">
        <w:t>required</w:t>
      </w:r>
      <w:r w:rsidR="00296802">
        <w:t>)</w:t>
      </w:r>
      <w:r w:rsidR="00816E11" w:rsidRPr="00CF32BF">
        <w:t>.</w:t>
      </w:r>
    </w:p>
    <w:p w14:paraId="2CB8CF22" w14:textId="77777777" w:rsidR="005179E6" w:rsidRPr="00C67D6E" w:rsidRDefault="005179E6" w:rsidP="00E87BB1">
      <w:pPr>
        <w:pStyle w:val="GuideMarginHead-ASDEFCON"/>
        <w:ind w:left="3402"/>
        <w:rPr>
          <w:b/>
        </w:rPr>
      </w:pPr>
      <w:r w:rsidRPr="00C67D6E">
        <w:rPr>
          <w:b/>
        </w:rPr>
        <w:t>Foreign Military Sales</w:t>
      </w:r>
    </w:p>
    <w:p w14:paraId="48EF0412" w14:textId="1847E6A2" w:rsidR="005179E6" w:rsidRPr="00CF32BF" w:rsidRDefault="005179E6" w:rsidP="00986F3B">
      <w:pPr>
        <w:pStyle w:val="GuideText-ASDEFCON"/>
      </w:pPr>
      <w:r w:rsidRPr="00CF32BF">
        <w:t>Although</w:t>
      </w:r>
      <w:r w:rsidR="0088151F" w:rsidRPr="00CF32BF">
        <w:t xml:space="preserve"> US Foreign Military Sales</w:t>
      </w:r>
      <w:r w:rsidRPr="00CF32BF">
        <w:t xml:space="preserve"> </w:t>
      </w:r>
      <w:r w:rsidR="0088151F" w:rsidRPr="00CF32BF">
        <w:t>(</w:t>
      </w:r>
      <w:r w:rsidRPr="00CF32BF">
        <w:t>FMS</w:t>
      </w:r>
      <w:r w:rsidR="0088151F" w:rsidRPr="00CF32BF">
        <w:t>)</w:t>
      </w:r>
      <w:r w:rsidR="00E1134C">
        <w:t>, especially for repair and repairable item purchase via FMS,</w:t>
      </w:r>
      <w:r w:rsidRPr="00CF32BF">
        <w:t xml:space="preserve"> is </w:t>
      </w:r>
      <w:r w:rsidR="00E1134C">
        <w:t>generally</w:t>
      </w:r>
      <w:r w:rsidRPr="00CF32BF">
        <w:t xml:space="preserve"> a Supply Support issue</w:t>
      </w:r>
      <w:r w:rsidR="00E1134C">
        <w:t>,</w:t>
      </w:r>
      <w:r w:rsidRPr="00CF32BF">
        <w:t xml:space="preserve"> this template </w:t>
      </w:r>
      <w:r w:rsidR="0088151F" w:rsidRPr="00CF32BF">
        <w:t xml:space="preserve">acknowledges that access to </w:t>
      </w:r>
      <w:r w:rsidR="00B732E7" w:rsidRPr="00CF32BF">
        <w:t>s</w:t>
      </w:r>
      <w:r w:rsidR="00085814" w:rsidRPr="00CF32BF">
        <w:t xml:space="preserve">upplies and </w:t>
      </w:r>
      <w:r w:rsidR="00B732E7" w:rsidRPr="00CF32BF">
        <w:t>s</w:t>
      </w:r>
      <w:r w:rsidR="0088151F" w:rsidRPr="00CF32BF">
        <w:t xml:space="preserve">ervices from this government-to-government agreement </w:t>
      </w:r>
      <w:r w:rsidR="00E1134C">
        <w:t>is mostly</w:t>
      </w:r>
      <w:r w:rsidR="0088151F" w:rsidRPr="00CF32BF">
        <w:t xml:space="preserve"> conducted </w:t>
      </w:r>
      <w:r w:rsidR="00E1134C">
        <w:t>by Defence personnel,</w:t>
      </w:r>
      <w:r w:rsidR="0088151F" w:rsidRPr="00CF32BF">
        <w:t xml:space="preserve"> rather than</w:t>
      </w:r>
      <w:r w:rsidR="00E1134C">
        <w:t xml:space="preserve"> c</w:t>
      </w:r>
      <w:r w:rsidR="0088151F" w:rsidRPr="00CF32BF">
        <w:t>ontractor</w:t>
      </w:r>
      <w:r w:rsidR="00E1134C">
        <w:t>s</w:t>
      </w:r>
      <w:r w:rsidRPr="00CF32BF">
        <w:t xml:space="preserve">.  </w:t>
      </w:r>
      <w:r w:rsidR="0088151F" w:rsidRPr="00CF32BF">
        <w:t xml:space="preserve">Accordingly, </w:t>
      </w:r>
      <w:r w:rsidR="00085814" w:rsidRPr="00CF32BF">
        <w:t xml:space="preserve">Contractor </w:t>
      </w:r>
      <w:r w:rsidR="0088151F" w:rsidRPr="00CF32BF">
        <w:t xml:space="preserve">access to </w:t>
      </w:r>
      <w:r w:rsidRPr="00CF32BF">
        <w:t>FMS</w:t>
      </w:r>
      <w:r w:rsidR="00E1134C">
        <w:t>, through Defence,</w:t>
      </w:r>
      <w:r w:rsidRPr="00CF32BF">
        <w:t xml:space="preserve"> is addressed in SOW clause 3.1</w:t>
      </w:r>
      <w:r w:rsidR="00296802">
        <w:t>7</w:t>
      </w:r>
      <w:r w:rsidRPr="00CF32BF">
        <w:t>.</w:t>
      </w:r>
    </w:p>
    <w:p w14:paraId="147C13A3" w14:textId="77777777" w:rsidR="00B722F0" w:rsidRPr="00CF32BF" w:rsidRDefault="00B722F0" w:rsidP="00E87BB1">
      <w:pPr>
        <w:pStyle w:val="GuideMarginHead-ASDEFCON"/>
      </w:pPr>
      <w:r w:rsidRPr="00CF32BF">
        <w:rPr>
          <w:u w:val="single"/>
        </w:rPr>
        <w:t>Related Clauses/ Documents</w:t>
      </w:r>
      <w:r w:rsidRPr="00CF32BF">
        <w:t>:</w:t>
      </w:r>
    </w:p>
    <w:p w14:paraId="770A19AC" w14:textId="77777777" w:rsidR="00816E11" w:rsidRPr="00CF32BF" w:rsidRDefault="00816E11" w:rsidP="00986F3B">
      <w:pPr>
        <w:pStyle w:val="GuideText-ASDEFCON"/>
      </w:pPr>
      <w:r w:rsidRPr="00CF32BF">
        <w:t xml:space="preserve">Draft SOW clause </w:t>
      </w:r>
      <w:r w:rsidR="009100F8" w:rsidRPr="00CF32BF">
        <w:t>3.11.6</w:t>
      </w:r>
      <w:r w:rsidRPr="00CF32BF">
        <w:t>, Assurance and Stocktaking of Contractor Managed Commonwealth Assets</w:t>
      </w:r>
    </w:p>
    <w:p w14:paraId="5987C3EF" w14:textId="77777777" w:rsidR="00816E11" w:rsidRPr="00CF32BF" w:rsidRDefault="00816E11" w:rsidP="00C67D6E">
      <w:pPr>
        <w:pStyle w:val="GuideText-ASDEFCON"/>
      </w:pPr>
      <w:r w:rsidRPr="00CF32BF">
        <w:t>Draft SOW clause 3.18, Access to Foreign Military Sales</w:t>
      </w:r>
    </w:p>
    <w:p w14:paraId="487489C1" w14:textId="1E15EAD5" w:rsidR="0088151F" w:rsidRPr="00CF32BF" w:rsidRDefault="00B722F0" w:rsidP="00E87BB1">
      <w:pPr>
        <w:pStyle w:val="GuideText-ASDEFCON"/>
      </w:pPr>
      <w:r w:rsidRPr="00CF32BF">
        <w:t>DID-SUP-</w:t>
      </w:r>
      <w:r w:rsidR="00D47373">
        <w:t>C</w:t>
      </w:r>
      <w:r w:rsidRPr="00CF32BF">
        <w:t>SSP</w:t>
      </w:r>
      <w:r w:rsidR="00C676FC" w:rsidRPr="00CF32BF">
        <w:t xml:space="preserve"> defines requirements for the </w:t>
      </w:r>
      <w:r w:rsidR="00D47373">
        <w:t>C</w:t>
      </w:r>
      <w:r w:rsidR="00352C1F" w:rsidRPr="00CF32BF">
        <w:t>SSP</w:t>
      </w:r>
      <w:r w:rsidR="00C676FC" w:rsidRPr="00CF32BF">
        <w:t>,</w:t>
      </w:r>
      <w:r w:rsidRPr="00CF32BF">
        <w:t xml:space="preserve"> </w:t>
      </w:r>
      <w:r w:rsidR="004218F0">
        <w:t>and</w:t>
      </w:r>
      <w:r w:rsidRPr="00CF32BF">
        <w:t xml:space="preserve"> DID-SSM-SSMP</w:t>
      </w:r>
      <w:r w:rsidR="00352C1F" w:rsidRPr="00CF32BF">
        <w:t xml:space="preserve"> </w:t>
      </w:r>
      <w:r w:rsidR="004218F0">
        <w:t>defines</w:t>
      </w:r>
      <w:r w:rsidR="004218F0" w:rsidRPr="00CF32BF">
        <w:t xml:space="preserve"> </w:t>
      </w:r>
      <w:r w:rsidR="00352C1F" w:rsidRPr="00CF32BF">
        <w:t xml:space="preserve">the </w:t>
      </w:r>
      <w:r w:rsidR="00007452" w:rsidRPr="00CF32BF">
        <w:t>SSMP</w:t>
      </w:r>
      <w:r w:rsidR="004218F0">
        <w:t xml:space="preserve">, </w:t>
      </w:r>
      <w:r w:rsidR="00352C1F" w:rsidRPr="00CF32BF">
        <w:t>includ</w:t>
      </w:r>
      <w:r w:rsidR="004218F0">
        <w:t>ing</w:t>
      </w:r>
      <w:r w:rsidR="00352C1F" w:rsidRPr="00CF32BF">
        <w:t xml:space="preserve"> </w:t>
      </w:r>
      <w:r w:rsidR="006634E3" w:rsidRPr="00CF32BF">
        <w:t>Supply Suppor</w:t>
      </w:r>
      <w:r w:rsidR="00352C1F" w:rsidRPr="00CF32BF">
        <w:t xml:space="preserve">t planning </w:t>
      </w:r>
      <w:r w:rsidR="006634E3">
        <w:t>if</w:t>
      </w:r>
      <w:r w:rsidR="006634E3" w:rsidRPr="00CF32BF">
        <w:t xml:space="preserve"> </w:t>
      </w:r>
      <w:r w:rsidR="00352C1F" w:rsidRPr="00CF32BF">
        <w:t xml:space="preserve">a stand-alone </w:t>
      </w:r>
      <w:r w:rsidR="00D47373">
        <w:t>C</w:t>
      </w:r>
      <w:r w:rsidR="00352C1F" w:rsidRPr="00CF32BF">
        <w:t>SSP is not required.</w:t>
      </w:r>
    </w:p>
    <w:p w14:paraId="39D59A77" w14:textId="77777777" w:rsidR="0031413D" w:rsidRPr="00CF32BF" w:rsidRDefault="0088151F" w:rsidP="00E87BB1">
      <w:pPr>
        <w:pStyle w:val="GuideText-ASDEFCON"/>
      </w:pPr>
      <w:r w:rsidRPr="00CF32BF">
        <w:t>Each of the other Supply Support DSDs</w:t>
      </w:r>
    </w:p>
    <w:p w14:paraId="5293898B" w14:textId="77777777" w:rsidR="00B722F0" w:rsidRPr="00CF32BF" w:rsidRDefault="0019787E" w:rsidP="00E87BB1">
      <w:pPr>
        <w:pStyle w:val="GuideMarginHead-ASDEFCON"/>
      </w:pPr>
      <w:r w:rsidRPr="00CF32BF">
        <w:rPr>
          <w:u w:val="single"/>
        </w:rPr>
        <w:t xml:space="preserve">Optional </w:t>
      </w:r>
      <w:r w:rsidR="00B722F0" w:rsidRPr="00CF32BF">
        <w:rPr>
          <w:u w:val="single"/>
        </w:rPr>
        <w:t>Clauses</w:t>
      </w:r>
      <w:r w:rsidR="00B722F0" w:rsidRPr="00CF32BF">
        <w:t>:</w:t>
      </w:r>
      <w:r w:rsidR="00B722F0" w:rsidRPr="00CF32BF">
        <w:tab/>
        <w:t>None</w:t>
      </w:r>
    </w:p>
    <w:p w14:paraId="011069D3" w14:textId="51B19916" w:rsidR="0031413D" w:rsidRPr="00CF32BF" w:rsidRDefault="0031413D" w:rsidP="00986F3B">
      <w:pPr>
        <w:pStyle w:val="GuideLV3Head-ASDEFCON"/>
      </w:pPr>
      <w:r w:rsidRPr="00CF32BF">
        <w:fldChar w:fldCharType="begin"/>
      </w:r>
      <w:r w:rsidRPr="00CF32BF">
        <w:instrText xml:space="preserve"> REF _Ref384897759 \r \h  \* MERGEFORMAT </w:instrText>
      </w:r>
      <w:r w:rsidRPr="00CF32BF">
        <w:fldChar w:fldCharType="separate"/>
      </w:r>
      <w:r w:rsidR="0061767A">
        <w:t>6.2.1</w:t>
      </w:r>
      <w:r w:rsidRPr="00CF32BF">
        <w:fldChar w:fldCharType="end"/>
      </w:r>
      <w:r w:rsidRPr="00CF32BF">
        <w:tab/>
      </w:r>
      <w:r w:rsidRPr="00CF32BF">
        <w:fldChar w:fldCharType="begin"/>
      </w:r>
      <w:r w:rsidRPr="00CF32BF">
        <w:instrText xml:space="preserve"> REF _Ref384897759 \h  \* MERGEFORMAT </w:instrText>
      </w:r>
      <w:r w:rsidRPr="00CF32BF">
        <w:fldChar w:fldCharType="separate"/>
      </w:r>
      <w:r w:rsidR="0061767A" w:rsidRPr="00CF32BF">
        <w:t>General</w:t>
      </w:r>
      <w:r w:rsidRPr="00CF32BF">
        <w:fldChar w:fldCharType="end"/>
      </w:r>
    </w:p>
    <w:p w14:paraId="6DB86C56" w14:textId="77777777" w:rsidR="0031413D" w:rsidRPr="00CF32BF" w:rsidRDefault="0031413D" w:rsidP="002D12E9">
      <w:pPr>
        <w:pStyle w:val="GuideMarginHead-ASDEFCON"/>
      </w:pPr>
      <w:r w:rsidRPr="00CF32BF">
        <w:rPr>
          <w:u w:val="single"/>
        </w:rPr>
        <w:t>Status</w:t>
      </w:r>
      <w:r w:rsidRPr="00CF32BF">
        <w:rPr>
          <w:rStyle w:val="MarginheadingChar"/>
        </w:rPr>
        <w:t>:</w:t>
      </w:r>
      <w:r w:rsidRPr="00CF32BF">
        <w:tab/>
        <w:t>Core</w:t>
      </w:r>
    </w:p>
    <w:p w14:paraId="57211148" w14:textId="69270DA6" w:rsidR="0031413D" w:rsidRPr="00CF32BF" w:rsidRDefault="0031413D" w:rsidP="002D12E9">
      <w:pPr>
        <w:pStyle w:val="GuideMarginHead-ASDEFCON"/>
      </w:pPr>
      <w:r w:rsidRPr="00CF32BF">
        <w:rPr>
          <w:u w:val="single"/>
        </w:rPr>
        <w:t>Purpose</w:t>
      </w:r>
      <w:r w:rsidRPr="00CF32BF">
        <w:rPr>
          <w:rStyle w:val="MarginheadingChar"/>
        </w:rPr>
        <w:t>:</w:t>
      </w:r>
      <w:r w:rsidRPr="00CF32BF">
        <w:tab/>
        <w:t xml:space="preserve">To require the Contractor to </w:t>
      </w:r>
      <w:r w:rsidR="004218F0">
        <w:t>provide</w:t>
      </w:r>
      <w:r w:rsidR="004218F0" w:rsidRPr="00CF32BF">
        <w:t xml:space="preserve"> </w:t>
      </w:r>
      <w:r w:rsidR="0049695B" w:rsidRPr="00CF32BF">
        <w:t>Supply Services in accordance with applicable references</w:t>
      </w:r>
      <w:r w:rsidR="004218F0">
        <w:t>,</w:t>
      </w:r>
      <w:r w:rsidR="0049695B" w:rsidRPr="00CF32BF">
        <w:t xml:space="preserve"> </w:t>
      </w:r>
      <w:r w:rsidR="0019787E" w:rsidRPr="00CF32BF">
        <w:t>and</w:t>
      </w:r>
      <w:r w:rsidR="0049695B" w:rsidRPr="00CF32BF">
        <w:t xml:space="preserve"> work in a manner that integrates with the Defence </w:t>
      </w:r>
      <w:r w:rsidR="0019787E" w:rsidRPr="00CF32BF">
        <w:t>Supply C</w:t>
      </w:r>
      <w:r w:rsidR="0049695B" w:rsidRPr="00CF32BF">
        <w:t>hain</w:t>
      </w:r>
      <w:r w:rsidRPr="00CF32BF">
        <w:t>.</w:t>
      </w:r>
    </w:p>
    <w:p w14:paraId="2AA0EE12" w14:textId="2946C145" w:rsidR="0031413D" w:rsidRPr="00CF32BF" w:rsidRDefault="0031413D" w:rsidP="002D12E9">
      <w:pPr>
        <w:pStyle w:val="GuideMarginHead-ASDEFCON"/>
      </w:pPr>
      <w:r w:rsidRPr="00CF32BF">
        <w:rPr>
          <w:u w:val="single"/>
        </w:rPr>
        <w:t>Guidance</w:t>
      </w:r>
      <w:r w:rsidRPr="00CF32BF">
        <w:t>:</w:t>
      </w:r>
      <w:r w:rsidRPr="00CF32BF">
        <w:tab/>
      </w:r>
      <w:r w:rsidR="0019787E" w:rsidRPr="00CF32BF">
        <w:t xml:space="preserve">Clause </w:t>
      </w:r>
      <w:r w:rsidR="0049695B" w:rsidRPr="00CF32BF">
        <w:fldChar w:fldCharType="begin"/>
      </w:r>
      <w:r w:rsidR="0049695B" w:rsidRPr="00CF32BF">
        <w:instrText xml:space="preserve"> REF _Ref384900655 \r \h </w:instrText>
      </w:r>
      <w:r w:rsidR="0049695B" w:rsidRPr="00CF32BF">
        <w:fldChar w:fldCharType="separate"/>
      </w:r>
      <w:r w:rsidR="0061767A">
        <w:t>6.2.1.1</w:t>
      </w:r>
      <w:r w:rsidR="0049695B" w:rsidRPr="00CF32BF">
        <w:fldChar w:fldCharType="end"/>
      </w:r>
      <w:r w:rsidR="0049695B" w:rsidRPr="00CF32BF">
        <w:t xml:space="preserve"> </w:t>
      </w:r>
      <w:r w:rsidR="0019787E" w:rsidRPr="00CF32BF">
        <w:t xml:space="preserve">requires the Contractor to </w:t>
      </w:r>
      <w:r w:rsidR="00C01D85" w:rsidRPr="00CF32BF">
        <w:t>follow</w:t>
      </w:r>
      <w:r w:rsidR="0019787E" w:rsidRPr="00CF32BF">
        <w:t xml:space="preserve"> the applicable </w:t>
      </w:r>
      <w:r w:rsidR="00C01D85" w:rsidRPr="00CF32BF">
        <w:t>documents</w:t>
      </w:r>
      <w:r w:rsidR="0019787E" w:rsidRPr="00CF32BF">
        <w:t xml:space="preserve">, particularly when interfacing with the Defence Supply Chain.  </w:t>
      </w:r>
      <w:r w:rsidRPr="00CF32BF">
        <w:t>The drafter should</w:t>
      </w:r>
      <w:r w:rsidR="0019787E" w:rsidRPr="00CF32BF">
        <w:t xml:space="preserve"> ensure that the references listed under clause </w:t>
      </w:r>
      <w:r w:rsidR="0019787E" w:rsidRPr="00CF32BF">
        <w:fldChar w:fldCharType="begin"/>
      </w:r>
      <w:r w:rsidR="0019787E" w:rsidRPr="00CF32BF">
        <w:instrText xml:space="preserve"> REF _Ref182044433 \r \h </w:instrText>
      </w:r>
      <w:r w:rsidR="0019787E" w:rsidRPr="00CF32BF">
        <w:fldChar w:fldCharType="separate"/>
      </w:r>
      <w:r w:rsidR="0061767A">
        <w:t>5</w:t>
      </w:r>
      <w:r w:rsidR="0019787E" w:rsidRPr="00CF32BF">
        <w:fldChar w:fldCharType="end"/>
      </w:r>
      <w:r w:rsidR="0019787E" w:rsidRPr="00CF32BF">
        <w:t xml:space="preserve"> are correct and up to date</w:t>
      </w:r>
      <w:r w:rsidRPr="00CF32BF">
        <w:t>.</w:t>
      </w:r>
    </w:p>
    <w:p w14:paraId="7AD9E620" w14:textId="2C3C2602" w:rsidR="0031413D" w:rsidRPr="00CF32BF" w:rsidRDefault="0049695B" w:rsidP="002D12E9">
      <w:pPr>
        <w:pStyle w:val="GuideText-ASDEFCON"/>
      </w:pPr>
      <w:r w:rsidRPr="00CF32BF">
        <w:t xml:space="preserve">Clauses </w:t>
      </w:r>
      <w:r w:rsidRPr="00CF32BF">
        <w:fldChar w:fldCharType="begin"/>
      </w:r>
      <w:r w:rsidRPr="00CF32BF">
        <w:instrText xml:space="preserve"> REF _Ref384900658 \r \h </w:instrText>
      </w:r>
      <w:r w:rsidRPr="00CF32BF">
        <w:fldChar w:fldCharType="separate"/>
      </w:r>
      <w:r w:rsidR="0061767A">
        <w:t>6.2.1.2</w:t>
      </w:r>
      <w:r w:rsidRPr="00CF32BF">
        <w:fldChar w:fldCharType="end"/>
      </w:r>
      <w:r w:rsidRPr="00CF32BF">
        <w:t xml:space="preserve"> and </w:t>
      </w:r>
      <w:r w:rsidRPr="00CF32BF">
        <w:fldChar w:fldCharType="begin"/>
      </w:r>
      <w:r w:rsidRPr="00CF32BF">
        <w:instrText xml:space="preserve"> REF _Ref384900660 \r \h </w:instrText>
      </w:r>
      <w:r w:rsidRPr="00CF32BF">
        <w:fldChar w:fldCharType="separate"/>
      </w:r>
      <w:r w:rsidR="0061767A">
        <w:t>6.2.1.3</w:t>
      </w:r>
      <w:r w:rsidRPr="00CF32BF">
        <w:fldChar w:fldCharType="end"/>
      </w:r>
      <w:r w:rsidRPr="00CF32BF">
        <w:t>, which have similar clauses in other head DSDs, require the Contractor to maintain a schedule of relevant activit</w:t>
      </w:r>
      <w:r w:rsidR="0019787E" w:rsidRPr="00CF32BF">
        <w:t>ies and to provide a copy of that</w:t>
      </w:r>
      <w:r w:rsidRPr="00CF32BF">
        <w:t xml:space="preserve"> schedule to the Commonwealth when requested.  This is a working-level schedule but should be consistent with a </w:t>
      </w:r>
      <w:r w:rsidR="0019787E" w:rsidRPr="00CF32BF">
        <w:t>Support Services</w:t>
      </w:r>
      <w:r w:rsidRPr="00CF32BF">
        <w:t xml:space="preserve"> Master Schedule </w:t>
      </w:r>
      <w:r w:rsidR="0019787E" w:rsidRPr="00CF32BF">
        <w:t>(SSMS), if</w:t>
      </w:r>
      <w:r w:rsidRPr="00CF32BF">
        <w:t xml:space="preserve"> one is included in the Contract.</w:t>
      </w:r>
    </w:p>
    <w:p w14:paraId="145E65AB" w14:textId="5B6183EC" w:rsidR="0031413D" w:rsidRPr="00CF32BF" w:rsidRDefault="0031413D" w:rsidP="002D12E9">
      <w:pPr>
        <w:pStyle w:val="GuideText-ASDEFCON"/>
      </w:pPr>
      <w:r w:rsidRPr="00CF32BF">
        <w:t xml:space="preserve">Clause </w:t>
      </w:r>
      <w:r w:rsidRPr="00CF32BF">
        <w:fldChar w:fldCharType="begin"/>
      </w:r>
      <w:r w:rsidRPr="00CF32BF">
        <w:instrText xml:space="preserve"> REF _Ref384892812 \r \h </w:instrText>
      </w:r>
      <w:r w:rsidRPr="00CF32BF">
        <w:fldChar w:fldCharType="separate"/>
      </w:r>
      <w:r w:rsidR="0061767A">
        <w:t>6.2.1.4</w:t>
      </w:r>
      <w:r w:rsidRPr="00CF32BF">
        <w:fldChar w:fldCharType="end"/>
      </w:r>
      <w:r w:rsidRPr="00CF32BF">
        <w:t xml:space="preserve"> requires the Contractor to acknowledge that it </w:t>
      </w:r>
      <w:r w:rsidR="00497220" w:rsidRPr="00CF32BF">
        <w:t>is</w:t>
      </w:r>
      <w:r w:rsidRPr="00CF32BF">
        <w:t xml:space="preserve"> part</w:t>
      </w:r>
      <w:r w:rsidR="00497220" w:rsidRPr="00CF32BF">
        <w:t xml:space="preserve"> of a larger</w:t>
      </w:r>
      <w:r w:rsidRPr="00CF32BF">
        <w:t xml:space="preserve"> supply chain and that it has a substantial role in ensuring that the entire supply chain operates efficiently and effectively to meet operational demands.</w:t>
      </w:r>
      <w:r w:rsidR="0049695B" w:rsidRPr="00CF32BF">
        <w:t xml:space="preserve">  </w:t>
      </w:r>
      <w:r w:rsidR="00497220" w:rsidRPr="00CF32BF">
        <w:t xml:space="preserve">This involves the effective integration of a number of Supply support activities, as highlighted in the subclauses, which relate to other parts of this DSD and other DSDs.  </w:t>
      </w:r>
      <w:r w:rsidR="0049695B" w:rsidRPr="00CF32BF">
        <w:t xml:space="preserve">Clause </w:t>
      </w:r>
      <w:r w:rsidR="0049695B" w:rsidRPr="00CF32BF">
        <w:fldChar w:fldCharType="begin"/>
      </w:r>
      <w:r w:rsidR="0049695B" w:rsidRPr="00CF32BF">
        <w:instrText xml:space="preserve"> REF _Ref384892812 \r \h </w:instrText>
      </w:r>
      <w:r w:rsidR="0049695B" w:rsidRPr="00CF32BF">
        <w:fldChar w:fldCharType="separate"/>
      </w:r>
      <w:r w:rsidR="0061767A">
        <w:t>6.2.1.4</w:t>
      </w:r>
      <w:r w:rsidR="0049695B" w:rsidRPr="00CF32BF">
        <w:fldChar w:fldCharType="end"/>
      </w:r>
      <w:r w:rsidR="0049695B" w:rsidRPr="00CF32BF">
        <w:t xml:space="preserve"> may be amended where aspects of supply listed in the subclauses have not been included in the Contract (through this and other DSDs).</w:t>
      </w:r>
    </w:p>
    <w:p w14:paraId="046F1755" w14:textId="77777777" w:rsidR="0031413D" w:rsidRPr="00CF32BF" w:rsidRDefault="0031413D" w:rsidP="002D12E9">
      <w:pPr>
        <w:pStyle w:val="GuideMarginHead-ASDEFCON"/>
      </w:pPr>
      <w:r w:rsidRPr="00CF32BF">
        <w:rPr>
          <w:u w:val="single"/>
        </w:rPr>
        <w:t>Related Clauses/ Documents</w:t>
      </w:r>
      <w:r w:rsidR="0019787E" w:rsidRPr="00CF32BF">
        <w:t>:</w:t>
      </w:r>
    </w:p>
    <w:p w14:paraId="34DED2EC" w14:textId="77777777" w:rsidR="0031413D" w:rsidRPr="00CF32BF" w:rsidRDefault="0031413D" w:rsidP="002D12E9">
      <w:pPr>
        <w:pStyle w:val="GuideText-ASDEFCON"/>
      </w:pPr>
      <w:r w:rsidRPr="00CF32BF">
        <w:t>All other clauses within this DSD</w:t>
      </w:r>
    </w:p>
    <w:p w14:paraId="634E86AB" w14:textId="77777777" w:rsidR="0049695B" w:rsidRPr="00CF32BF" w:rsidRDefault="0019787E" w:rsidP="002D12E9">
      <w:pPr>
        <w:pStyle w:val="GuideText-ASDEFCON"/>
      </w:pPr>
      <w:r w:rsidRPr="00CF32BF">
        <w:t>DID-SSM-S</w:t>
      </w:r>
      <w:r w:rsidR="0049695B" w:rsidRPr="00CF32BF">
        <w:t>SMS</w:t>
      </w:r>
    </w:p>
    <w:p w14:paraId="56912D47" w14:textId="77777777" w:rsidR="0031413D" w:rsidRPr="00CF32BF" w:rsidRDefault="0031413D" w:rsidP="002D12E9">
      <w:pPr>
        <w:pStyle w:val="GuideMarginHead-ASDEFCON"/>
      </w:pPr>
      <w:r w:rsidRPr="00CF32BF">
        <w:rPr>
          <w:u w:val="single"/>
        </w:rPr>
        <w:t>Optional Clauses</w:t>
      </w:r>
      <w:r w:rsidRPr="00CF32BF">
        <w:t>:</w:t>
      </w:r>
      <w:r w:rsidRPr="00CF32BF">
        <w:tab/>
        <w:t>None</w:t>
      </w:r>
    </w:p>
    <w:p w14:paraId="1A82F0DC" w14:textId="4384EDB7" w:rsidR="00B722F0" w:rsidRPr="00CF32BF" w:rsidRDefault="004353CC" w:rsidP="00986F3B">
      <w:pPr>
        <w:pStyle w:val="GuideLV3Head-ASDEFCON"/>
      </w:pPr>
      <w:r w:rsidRPr="00CF32BF">
        <w:fldChar w:fldCharType="begin"/>
      </w:r>
      <w:r w:rsidRPr="00CF32BF">
        <w:instrText xml:space="preserve"> REF _Ref370723462 \r \h </w:instrText>
      </w:r>
      <w:r w:rsidR="00264313" w:rsidRPr="00CF32BF">
        <w:instrText xml:space="preserve"> \* MERGEFORMAT </w:instrText>
      </w:r>
      <w:r w:rsidRPr="00CF32BF">
        <w:fldChar w:fldCharType="separate"/>
      </w:r>
      <w:r w:rsidR="0061767A">
        <w:rPr>
          <w:b w:val="0"/>
          <w:bCs/>
          <w:lang w:val="en-US"/>
        </w:rPr>
        <w:t>Error! Reference source not found.</w:t>
      </w:r>
      <w:r w:rsidRPr="00CF32BF">
        <w:fldChar w:fldCharType="end"/>
      </w:r>
      <w:r w:rsidR="00B722F0" w:rsidRPr="00CF32BF">
        <w:tab/>
      </w:r>
      <w:r w:rsidR="00BC5AA7">
        <w:fldChar w:fldCharType="begin"/>
      </w:r>
      <w:r w:rsidR="00BC5AA7">
        <w:instrText xml:space="preserve"> REF _Ref176868294 \h </w:instrText>
      </w:r>
      <w:r w:rsidR="00BC5AA7">
        <w:fldChar w:fldCharType="separate"/>
      </w:r>
      <w:r w:rsidR="0061767A">
        <w:t>Material Requirements Planning</w:t>
      </w:r>
      <w:r w:rsidR="00BC5AA7">
        <w:fldChar w:fldCharType="end"/>
      </w:r>
      <w:r w:rsidR="00B26A4F" w:rsidRPr="00CF32BF">
        <w:fldChar w:fldCharType="begin"/>
      </w:r>
      <w:r w:rsidR="00B26A4F" w:rsidRPr="00CF32BF">
        <w:instrText xml:space="preserve"> REF _Ref370723462 \h </w:instrText>
      </w:r>
      <w:r w:rsidR="00264313" w:rsidRPr="00CF32BF">
        <w:instrText xml:space="preserve"> \* MERGEFORMAT </w:instrText>
      </w:r>
      <w:r w:rsidR="0061767A">
        <w:fldChar w:fldCharType="separate"/>
      </w:r>
      <w:r w:rsidR="0061767A">
        <w:rPr>
          <w:b w:val="0"/>
          <w:bCs/>
          <w:lang w:val="en-US"/>
        </w:rPr>
        <w:t>Error! Reference source not found.</w:t>
      </w:r>
      <w:r w:rsidR="00B26A4F" w:rsidRPr="00CF32BF">
        <w:fldChar w:fldCharType="end"/>
      </w:r>
    </w:p>
    <w:p w14:paraId="2C5EE943" w14:textId="77777777" w:rsidR="00B722F0" w:rsidRPr="00CF32BF" w:rsidRDefault="00B722F0" w:rsidP="002D12E9">
      <w:pPr>
        <w:pStyle w:val="GuideMarginHead-ASDEFCON"/>
      </w:pPr>
      <w:r w:rsidRPr="00CF32BF">
        <w:rPr>
          <w:u w:val="single"/>
        </w:rPr>
        <w:t>Status</w:t>
      </w:r>
      <w:r w:rsidRPr="00CF32BF">
        <w:rPr>
          <w:rStyle w:val="MarginheadingChar"/>
        </w:rPr>
        <w:t>:</w:t>
      </w:r>
      <w:r w:rsidRPr="00CF32BF">
        <w:tab/>
        <w:t>Optional</w:t>
      </w:r>
    </w:p>
    <w:p w14:paraId="502771CD" w14:textId="77777777" w:rsidR="00B722F0" w:rsidRPr="00CF32BF" w:rsidRDefault="00B722F0" w:rsidP="002D12E9">
      <w:pPr>
        <w:pStyle w:val="GuideMarginHead-ASDEFCON"/>
      </w:pPr>
      <w:r w:rsidRPr="00CF32BF">
        <w:rPr>
          <w:u w:val="single"/>
        </w:rPr>
        <w:t>Purpose</w:t>
      </w:r>
      <w:r w:rsidRPr="00CF32BF">
        <w:rPr>
          <w:rStyle w:val="MarginheadingChar"/>
        </w:rPr>
        <w:t>:</w:t>
      </w:r>
      <w:r w:rsidRPr="00CF32BF">
        <w:tab/>
        <w:t xml:space="preserve">To require the Contractor to undertake </w:t>
      </w:r>
      <w:r w:rsidR="002919FD" w:rsidRPr="00CF32BF">
        <w:t>Requirements Determination</w:t>
      </w:r>
      <w:r w:rsidRPr="00CF32BF">
        <w:t xml:space="preserve"> activities to</w:t>
      </w:r>
      <w:r w:rsidR="00012A9C">
        <w:t xml:space="preserve"> </w:t>
      </w:r>
      <w:r w:rsidRPr="00CF32BF">
        <w:t>meet the sustainment requirements of the Contract.</w:t>
      </w:r>
    </w:p>
    <w:p w14:paraId="1445A3BC" w14:textId="613F917E" w:rsidR="00A46436" w:rsidRDefault="00B722F0" w:rsidP="002D12E9">
      <w:pPr>
        <w:pStyle w:val="GuideMarginHead-ASDEFCON"/>
        <w:rPr>
          <w:i/>
        </w:rPr>
      </w:pPr>
      <w:r w:rsidRPr="00CF32BF">
        <w:rPr>
          <w:u w:val="single"/>
        </w:rPr>
        <w:t>Policy</w:t>
      </w:r>
      <w:r w:rsidRPr="00CF32BF">
        <w:rPr>
          <w:rStyle w:val="MarginheadingChar"/>
        </w:rPr>
        <w:t>:</w:t>
      </w:r>
      <w:r w:rsidRPr="00CF32BF">
        <w:tab/>
      </w:r>
      <w:r w:rsidR="00C00E7B">
        <w:t xml:space="preserve">Product Support Manual (PSM) Chapter 18, </w:t>
      </w:r>
      <w:r w:rsidR="00C00E7B" w:rsidRPr="00E1134C">
        <w:rPr>
          <w:i/>
        </w:rPr>
        <w:t>Supply Requirements Determination Overview</w:t>
      </w:r>
    </w:p>
    <w:p w14:paraId="15417092" w14:textId="67E1056A" w:rsidR="00BD12AC" w:rsidRPr="00CF32BF" w:rsidRDefault="00BD12AC" w:rsidP="0061767A">
      <w:pPr>
        <w:pStyle w:val="GuideText-ASDEFCON"/>
      </w:pPr>
      <w:r>
        <w:rPr>
          <w:u w:val="single"/>
        </w:rPr>
        <w:t>Defence Policy for Autonomous Ownership</w:t>
      </w:r>
    </w:p>
    <w:p w14:paraId="4EA72A1B" w14:textId="5AB10FFB" w:rsidR="00926565" w:rsidRPr="00CF32BF" w:rsidRDefault="00B722F0" w:rsidP="002D12E9">
      <w:pPr>
        <w:pStyle w:val="GuideMarginHead-ASDEFCON"/>
      </w:pPr>
      <w:r w:rsidRPr="00CF32BF">
        <w:rPr>
          <w:u w:val="single"/>
        </w:rPr>
        <w:t>Guidance</w:t>
      </w:r>
      <w:r w:rsidRPr="00CF32BF">
        <w:t>:</w:t>
      </w:r>
      <w:r w:rsidRPr="00CF32BF">
        <w:tab/>
      </w:r>
      <w:r w:rsidR="002A2DAA">
        <w:t>R</w:t>
      </w:r>
      <w:r w:rsidRPr="00CF32BF">
        <w:t xml:space="preserve">efer to the Glossary </w:t>
      </w:r>
      <w:r w:rsidR="002A2DAA">
        <w:t>for definitions of</w:t>
      </w:r>
      <w:r w:rsidRPr="00CF32BF">
        <w:t xml:space="preserve"> </w:t>
      </w:r>
      <w:r w:rsidR="004C763C">
        <w:t xml:space="preserve">Materiel </w:t>
      </w:r>
      <w:r w:rsidR="004C763C" w:rsidRPr="00CF32BF">
        <w:t xml:space="preserve">Requirements </w:t>
      </w:r>
      <w:r w:rsidR="004C763C">
        <w:t>Planning</w:t>
      </w:r>
      <w:r w:rsidR="004C763C" w:rsidRPr="00CF32BF">
        <w:t xml:space="preserve"> </w:t>
      </w:r>
      <w:r w:rsidR="004C763C">
        <w:t xml:space="preserve">and </w:t>
      </w:r>
      <w:r w:rsidRPr="00CF32BF">
        <w:t>Stock Assessment.  The clauses</w:t>
      </w:r>
      <w:r w:rsidR="004C763C" w:rsidRPr="00CF32BF">
        <w:t xml:space="preserve"> </w:t>
      </w:r>
      <w:r w:rsidRPr="00CF32BF">
        <w:t xml:space="preserve">in this DSD </w:t>
      </w:r>
      <w:r w:rsidR="004C763C">
        <w:t>requ</w:t>
      </w:r>
      <w:r w:rsidR="00624898">
        <w:t>i</w:t>
      </w:r>
      <w:r w:rsidR="004C763C">
        <w:t>re</w:t>
      </w:r>
      <w:r w:rsidRPr="00CF32BF">
        <w:t xml:space="preserve"> the Contractor </w:t>
      </w:r>
      <w:r w:rsidR="004C763C">
        <w:t>to be</w:t>
      </w:r>
      <w:r w:rsidR="004C763C" w:rsidRPr="00CF32BF">
        <w:t xml:space="preserve"> </w:t>
      </w:r>
      <w:r w:rsidRPr="00CF32BF">
        <w:t xml:space="preserve">responsible for </w:t>
      </w:r>
      <w:r w:rsidR="00926565" w:rsidRPr="00CF32BF">
        <w:t xml:space="preserve">on-going </w:t>
      </w:r>
      <w:r w:rsidR="002A2DAA">
        <w:t xml:space="preserve">Materiel </w:t>
      </w:r>
      <w:r w:rsidRPr="00CF32BF">
        <w:t xml:space="preserve">Requirements </w:t>
      </w:r>
      <w:r w:rsidR="002A2DAA">
        <w:t>Planning</w:t>
      </w:r>
      <w:r w:rsidRPr="00CF32BF">
        <w:t xml:space="preserve">.  </w:t>
      </w:r>
      <w:r w:rsidR="00926565" w:rsidRPr="00CF32BF">
        <w:t xml:space="preserve">If </w:t>
      </w:r>
      <w:r w:rsidR="004C763C">
        <w:t xml:space="preserve">Materiel </w:t>
      </w:r>
      <w:r w:rsidR="00926565" w:rsidRPr="00CF32BF">
        <w:t xml:space="preserve">Requirements </w:t>
      </w:r>
      <w:r w:rsidR="004C763C">
        <w:t>Panning</w:t>
      </w:r>
      <w:r w:rsidR="004C763C" w:rsidRPr="00CF32BF">
        <w:t xml:space="preserve"> </w:t>
      </w:r>
      <w:r w:rsidR="00926565" w:rsidRPr="00CF32BF">
        <w:t xml:space="preserve">is not a requirement of the Contract (eg, will be undertaken by SPO staff) then the clauses under the heading clause </w:t>
      </w:r>
      <w:r w:rsidR="00926565" w:rsidRPr="00CF32BF">
        <w:fldChar w:fldCharType="begin"/>
      </w:r>
      <w:r w:rsidR="00926565" w:rsidRPr="00CF32BF">
        <w:instrText xml:space="preserve"> REF _Ref370723462 \r \h </w:instrText>
      </w:r>
      <w:r w:rsidR="00926565" w:rsidRPr="00CF32BF">
        <w:fldChar w:fldCharType="separate"/>
      </w:r>
      <w:r w:rsidR="0061767A">
        <w:rPr>
          <w:b/>
          <w:bCs/>
          <w:lang w:val="en-US"/>
        </w:rPr>
        <w:t>Error! Reference source not found.</w:t>
      </w:r>
      <w:r w:rsidR="00926565" w:rsidRPr="00CF32BF">
        <w:fldChar w:fldCharType="end"/>
      </w:r>
      <w:r w:rsidR="00926565" w:rsidRPr="00CF32BF">
        <w:t xml:space="preserve"> can be deleted and replaced with a single </w:t>
      </w:r>
      <w:r w:rsidR="00EF6A32" w:rsidRPr="00CF32BF">
        <w:t>‘</w:t>
      </w:r>
      <w:r w:rsidR="00926565" w:rsidRPr="00CF32BF">
        <w:t>Not used</w:t>
      </w:r>
      <w:r w:rsidR="00EF6A32" w:rsidRPr="00CF32BF">
        <w:t>’</w:t>
      </w:r>
      <w:r w:rsidR="00926565" w:rsidRPr="00CF32BF">
        <w:t>.</w:t>
      </w:r>
    </w:p>
    <w:p w14:paraId="7E071A3B" w14:textId="65F8D2A2" w:rsidR="002B1BEF" w:rsidRPr="00CF32BF" w:rsidRDefault="00B722F0" w:rsidP="002D12E9">
      <w:pPr>
        <w:pStyle w:val="GuideText-ASDEFCON"/>
      </w:pPr>
      <w:r w:rsidRPr="00CF32BF">
        <w:t xml:space="preserve">The </w:t>
      </w:r>
      <w:r w:rsidR="004C763C">
        <w:t xml:space="preserve">initial </w:t>
      </w:r>
      <w:r w:rsidRPr="00CF32BF">
        <w:t xml:space="preserve">determination of </w:t>
      </w:r>
      <w:r w:rsidR="004C763C">
        <w:t xml:space="preserve">holdings of </w:t>
      </w:r>
      <w:r w:rsidRPr="00CF32BF">
        <w:t xml:space="preserve">both Commonwealth-owned and Contractor-owned </w:t>
      </w:r>
      <w:r w:rsidR="007628F3" w:rsidRPr="00CF32BF">
        <w:t>Stock I</w:t>
      </w:r>
      <w:r w:rsidRPr="00CF32BF">
        <w:t>tems</w:t>
      </w:r>
      <w:r w:rsidR="004C763C">
        <w:t>,</w:t>
      </w:r>
      <w:r w:rsidRPr="00CF32BF">
        <w:t xml:space="preserve"> listed in Annex A to the SOW</w:t>
      </w:r>
      <w:r w:rsidR="004C763C">
        <w:t>,</w:t>
      </w:r>
      <w:r w:rsidRPr="00CF32BF">
        <w:t xml:space="preserve"> should be or should have been a</w:t>
      </w:r>
      <w:r w:rsidR="00AD663E" w:rsidRPr="00CF32BF">
        <w:t>n</w:t>
      </w:r>
      <w:r w:rsidRPr="00CF32BF">
        <w:t xml:space="preserve"> </w:t>
      </w:r>
      <w:r w:rsidR="00AD663E" w:rsidRPr="00CF32BF">
        <w:t xml:space="preserve">output </w:t>
      </w:r>
      <w:r w:rsidRPr="00CF32BF">
        <w:t xml:space="preserve">of the </w:t>
      </w:r>
      <w:r w:rsidR="000F34A8" w:rsidRPr="00CF32BF">
        <w:t>C</w:t>
      </w:r>
      <w:r w:rsidRPr="00CF32BF">
        <w:t>ontract</w:t>
      </w:r>
      <w:r w:rsidR="000F34A8" w:rsidRPr="00CF32BF">
        <w:t xml:space="preserve"> (Acquisition)</w:t>
      </w:r>
      <w:r w:rsidRPr="00CF32BF">
        <w:t>,</w:t>
      </w:r>
      <w:r w:rsidR="00816E11" w:rsidRPr="00CF32BF">
        <w:t xml:space="preserve"> and should</w:t>
      </w:r>
      <w:r w:rsidRPr="00CF32BF">
        <w:t xml:space="preserve"> </w:t>
      </w:r>
      <w:r w:rsidR="004C763C">
        <w:t>consider</w:t>
      </w:r>
      <w:r w:rsidR="004C763C" w:rsidRPr="00CF32BF">
        <w:t xml:space="preserve"> </w:t>
      </w:r>
      <w:r w:rsidRPr="00CF32BF">
        <w:t>Surge requirements</w:t>
      </w:r>
      <w:r w:rsidR="00816E11" w:rsidRPr="00CF32BF">
        <w:t xml:space="preserve"> </w:t>
      </w:r>
      <w:r w:rsidR="004C763C">
        <w:t>if</w:t>
      </w:r>
      <w:r w:rsidR="004C763C" w:rsidRPr="00CF32BF">
        <w:t xml:space="preserve"> </w:t>
      </w:r>
      <w:r w:rsidR="00816E11" w:rsidRPr="00CF32BF">
        <w:t>applicable</w:t>
      </w:r>
      <w:r w:rsidRPr="00CF32BF">
        <w:t xml:space="preserve">.  Alternatively, if the </w:t>
      </w:r>
      <w:r w:rsidR="006E507B" w:rsidRPr="00CF32BF">
        <w:t>C</w:t>
      </w:r>
      <w:r w:rsidRPr="00CF32BF">
        <w:t xml:space="preserve">ontract is following a period of in-service support, then </w:t>
      </w:r>
      <w:r w:rsidR="004C763C">
        <w:t xml:space="preserve">Materiel </w:t>
      </w:r>
      <w:r w:rsidR="001C461E" w:rsidRPr="00CF32BF">
        <w:t xml:space="preserve">Requirements </w:t>
      </w:r>
      <w:r w:rsidR="004C763C">
        <w:t>Planning can</w:t>
      </w:r>
      <w:r w:rsidR="004C763C" w:rsidRPr="00CF32BF">
        <w:t xml:space="preserve"> </w:t>
      </w:r>
      <w:r w:rsidR="004047A4" w:rsidRPr="00CF32BF">
        <w:t>use</w:t>
      </w:r>
      <w:r w:rsidRPr="00CF32BF">
        <w:t xml:space="preserve"> existing </w:t>
      </w:r>
      <w:r w:rsidR="004C763C">
        <w:t xml:space="preserve">maintenance and supply </w:t>
      </w:r>
      <w:r w:rsidRPr="00CF32BF">
        <w:t xml:space="preserve">records </w:t>
      </w:r>
      <w:r w:rsidR="004C763C">
        <w:t xml:space="preserve">to optimise stock holdings </w:t>
      </w:r>
      <w:r w:rsidR="001C461E" w:rsidRPr="00CF32BF">
        <w:t xml:space="preserve">where </w:t>
      </w:r>
      <w:r w:rsidR="00022047">
        <w:t>future use will continue to</w:t>
      </w:r>
      <w:r w:rsidR="00022047" w:rsidRPr="00CF32BF">
        <w:t xml:space="preserve"> </w:t>
      </w:r>
      <w:r w:rsidRPr="00CF32BF">
        <w:t xml:space="preserve">reflect current </w:t>
      </w:r>
      <w:r w:rsidR="006E507B" w:rsidRPr="00CF32BF">
        <w:t xml:space="preserve">operating </w:t>
      </w:r>
      <w:r w:rsidRPr="00CF32BF">
        <w:t>conditions</w:t>
      </w:r>
      <w:r w:rsidR="002B1BEF" w:rsidRPr="00CF32BF">
        <w:t xml:space="preserve"> (and</w:t>
      </w:r>
      <w:r w:rsidR="001C461E" w:rsidRPr="00CF32BF">
        <w:t>, therefore,</w:t>
      </w:r>
      <w:r w:rsidR="002B1BEF" w:rsidRPr="00CF32BF">
        <w:t xml:space="preserve"> </w:t>
      </w:r>
      <w:r w:rsidR="00926565" w:rsidRPr="00CF32BF">
        <w:t xml:space="preserve">the </w:t>
      </w:r>
      <w:r w:rsidR="001C461E" w:rsidRPr="00CF32BF">
        <w:t xml:space="preserve">current </w:t>
      </w:r>
      <w:r w:rsidR="002B1BEF" w:rsidRPr="00CF32BF">
        <w:t>rate of Stock Item use)</w:t>
      </w:r>
      <w:r w:rsidRPr="00CF32BF">
        <w:t>.</w:t>
      </w:r>
      <w:r w:rsidR="00632DC3" w:rsidRPr="00CF32BF">
        <w:t xml:space="preserve">  If </w:t>
      </w:r>
      <w:r w:rsidR="004C763C">
        <w:t xml:space="preserve">Materiel </w:t>
      </w:r>
      <w:r w:rsidR="00632DC3" w:rsidRPr="00CF32BF">
        <w:t xml:space="preserve">Requirements </w:t>
      </w:r>
      <w:r w:rsidR="004C763C">
        <w:t>Planning</w:t>
      </w:r>
      <w:r w:rsidR="004C763C" w:rsidRPr="00CF32BF">
        <w:t xml:space="preserve"> </w:t>
      </w:r>
      <w:r w:rsidR="00632DC3" w:rsidRPr="00CF32BF">
        <w:t xml:space="preserve">makes use of Defence-owned </w:t>
      </w:r>
      <w:r w:rsidR="00A87016">
        <w:t>S</w:t>
      </w:r>
      <w:r w:rsidR="00632DC3" w:rsidRPr="00CF32BF">
        <w:t>oftware (not essential)</w:t>
      </w:r>
      <w:r w:rsidR="00624898">
        <w:t>,</w:t>
      </w:r>
      <w:r w:rsidR="00632DC3" w:rsidRPr="00CF32BF">
        <w:t xml:space="preserve"> </w:t>
      </w:r>
      <w:r w:rsidR="00624898">
        <w:t>PSM Chapter 18</w:t>
      </w:r>
      <w:r w:rsidR="00632DC3" w:rsidRPr="00CF32BF">
        <w:t xml:space="preserve">, </w:t>
      </w:r>
      <w:r w:rsidR="00624898">
        <w:rPr>
          <w:i/>
        </w:rPr>
        <w:t xml:space="preserve">Supply </w:t>
      </w:r>
      <w:r w:rsidR="00632DC3" w:rsidRPr="00CF32BF">
        <w:rPr>
          <w:i/>
        </w:rPr>
        <w:t>Requirement Determination</w:t>
      </w:r>
      <w:r w:rsidR="00624898">
        <w:rPr>
          <w:i/>
        </w:rPr>
        <w:t xml:space="preserve"> Overview</w:t>
      </w:r>
      <w:r w:rsidR="00632DC3" w:rsidRPr="00CF32BF">
        <w:rPr>
          <w:i/>
        </w:rPr>
        <w:t xml:space="preserve"> </w:t>
      </w:r>
      <w:r w:rsidR="00632DC3" w:rsidRPr="00CF32BF">
        <w:t>provides guidance.</w:t>
      </w:r>
    </w:p>
    <w:p w14:paraId="71865420" w14:textId="41B03BBD" w:rsidR="001C461E" w:rsidRPr="00CF32BF" w:rsidRDefault="00AF308D" w:rsidP="002D12E9">
      <w:pPr>
        <w:pStyle w:val="GuideText-ASDEFCON"/>
      </w:pPr>
      <w:r w:rsidRPr="00CF32BF">
        <w:t xml:space="preserve">Clause </w:t>
      </w:r>
      <w:r w:rsidR="001C461E" w:rsidRPr="00CF32BF">
        <w:fldChar w:fldCharType="begin"/>
      </w:r>
      <w:r w:rsidR="001C461E" w:rsidRPr="00CF32BF">
        <w:instrText xml:space="preserve"> REF _Ref378150562 \r \h </w:instrText>
      </w:r>
      <w:r w:rsidR="002D12E9" w:rsidRPr="00CF32BF">
        <w:instrText xml:space="preserve"> \* MERGEFORMAT </w:instrText>
      </w:r>
      <w:r w:rsidR="001C461E" w:rsidRPr="00CF32BF">
        <w:fldChar w:fldCharType="separate"/>
      </w:r>
      <w:r w:rsidR="0061767A">
        <w:t>6.2.2.2</w:t>
      </w:r>
      <w:r w:rsidR="001C461E" w:rsidRPr="00CF32BF">
        <w:fldChar w:fldCharType="end"/>
      </w:r>
      <w:r w:rsidR="001C461E" w:rsidRPr="00CF32BF">
        <w:t xml:space="preserve"> describes the </w:t>
      </w:r>
      <w:r w:rsidR="00EF2A19" w:rsidRPr="00CF32BF">
        <w:t xml:space="preserve">intended </w:t>
      </w:r>
      <w:r w:rsidR="001C461E" w:rsidRPr="00CF32BF">
        <w:t>scop</w:t>
      </w:r>
      <w:r w:rsidR="00EF2A19" w:rsidRPr="00CF32BF">
        <w:t xml:space="preserve">e of </w:t>
      </w:r>
      <w:r w:rsidR="00624898">
        <w:t xml:space="preserve">Materiel </w:t>
      </w:r>
      <w:r w:rsidR="00EF2A19" w:rsidRPr="00CF32BF">
        <w:t xml:space="preserve">Requirements </w:t>
      </w:r>
      <w:r w:rsidR="00624898">
        <w:t>Planning</w:t>
      </w:r>
      <w:r w:rsidR="00624898" w:rsidRPr="00CF32BF">
        <w:t xml:space="preserve"> </w:t>
      </w:r>
      <w:r w:rsidR="003B57B9" w:rsidRPr="00CF32BF">
        <w:t>in relation to routine forecasting of stock demands and outages</w:t>
      </w:r>
      <w:r w:rsidR="00EF2A19" w:rsidRPr="00CF32BF">
        <w:t xml:space="preserve">.  This clause </w:t>
      </w:r>
      <w:r w:rsidR="001C461E" w:rsidRPr="00CF32BF">
        <w:t xml:space="preserve">should be tailored if the scope will be more limited than </w:t>
      </w:r>
      <w:r w:rsidR="00EF2A19" w:rsidRPr="00CF32BF">
        <w:t xml:space="preserve">that </w:t>
      </w:r>
      <w:r w:rsidR="001C461E" w:rsidRPr="00CF32BF">
        <w:t>identified.</w:t>
      </w:r>
    </w:p>
    <w:p w14:paraId="495631DB" w14:textId="2FFAB5D8" w:rsidR="001C461E" w:rsidRPr="00CF32BF" w:rsidRDefault="00AF308D" w:rsidP="002D12E9">
      <w:pPr>
        <w:pStyle w:val="GuideText-ASDEFCON"/>
      </w:pPr>
      <w:r w:rsidRPr="00CF32BF">
        <w:t xml:space="preserve">Clauses </w:t>
      </w:r>
      <w:r w:rsidR="001C461E" w:rsidRPr="00CF32BF">
        <w:fldChar w:fldCharType="begin"/>
      </w:r>
      <w:r w:rsidR="001C461E" w:rsidRPr="00CF32BF">
        <w:instrText xml:space="preserve"> REF _Ref378150379 \r \h </w:instrText>
      </w:r>
      <w:r w:rsidR="002D12E9" w:rsidRPr="00CF32BF">
        <w:instrText xml:space="preserve"> \* MERGEFORMAT </w:instrText>
      </w:r>
      <w:r w:rsidR="001C461E" w:rsidRPr="00CF32BF">
        <w:fldChar w:fldCharType="separate"/>
      </w:r>
      <w:r w:rsidR="0061767A">
        <w:t>6.2.2.3</w:t>
      </w:r>
      <w:r w:rsidR="001C461E" w:rsidRPr="00CF32BF">
        <w:fldChar w:fldCharType="end"/>
      </w:r>
      <w:r w:rsidR="001C461E" w:rsidRPr="00CF32BF">
        <w:t xml:space="preserve"> and </w:t>
      </w:r>
      <w:r w:rsidR="001C461E" w:rsidRPr="00CF32BF">
        <w:fldChar w:fldCharType="begin"/>
      </w:r>
      <w:r w:rsidR="001C461E" w:rsidRPr="00CF32BF">
        <w:instrText xml:space="preserve"> REF _Ref378150381 \r \h </w:instrText>
      </w:r>
      <w:r w:rsidR="002D12E9" w:rsidRPr="00CF32BF">
        <w:instrText xml:space="preserve"> \* MERGEFORMAT </w:instrText>
      </w:r>
      <w:r w:rsidR="001C461E" w:rsidRPr="00CF32BF">
        <w:fldChar w:fldCharType="separate"/>
      </w:r>
      <w:r w:rsidR="0061767A">
        <w:t>6.2.2.4</w:t>
      </w:r>
      <w:r w:rsidR="001C461E" w:rsidRPr="00CF32BF">
        <w:fldChar w:fldCharType="end"/>
      </w:r>
      <w:r w:rsidR="001C461E" w:rsidRPr="00CF32BF">
        <w:t xml:space="preserve"> </w:t>
      </w:r>
      <w:r w:rsidR="00EF2A19" w:rsidRPr="00CF32BF">
        <w:t>enable the update of SOW Annex A</w:t>
      </w:r>
      <w:r w:rsidR="00AD663E" w:rsidRPr="00CF32BF">
        <w:t>, via CCP,</w:t>
      </w:r>
      <w:r w:rsidR="00EF2A19" w:rsidRPr="00CF32BF">
        <w:t xml:space="preserve"> based on the results of </w:t>
      </w:r>
      <w:r w:rsidR="00624898">
        <w:t xml:space="preserve">Materiel </w:t>
      </w:r>
      <w:r w:rsidR="00EF2A19" w:rsidRPr="00CF32BF">
        <w:t xml:space="preserve">Requirements </w:t>
      </w:r>
      <w:r w:rsidR="00624898">
        <w:t>Planning</w:t>
      </w:r>
      <w:r w:rsidR="00EF2A19" w:rsidRPr="00CF32BF">
        <w:t xml:space="preserve">.  These clauses may not </w:t>
      </w:r>
      <w:r w:rsidR="007130D2" w:rsidRPr="00CF32BF">
        <w:t xml:space="preserve">be </w:t>
      </w:r>
      <w:r w:rsidR="00EF2A19" w:rsidRPr="00CF32BF">
        <w:t>require</w:t>
      </w:r>
      <w:r w:rsidR="007130D2" w:rsidRPr="00CF32BF">
        <w:t>d</w:t>
      </w:r>
      <w:r w:rsidR="00EF2A19" w:rsidRPr="00CF32BF">
        <w:t xml:space="preserve"> if Stock Assessment is </w:t>
      </w:r>
      <w:r w:rsidR="007130D2" w:rsidRPr="00CF32BF">
        <w:t xml:space="preserve">to be </w:t>
      </w:r>
      <w:r w:rsidR="00EF2A19" w:rsidRPr="00CF32BF">
        <w:t>performed in accordance with DSD-SUP-SACC</w:t>
      </w:r>
      <w:r w:rsidR="003B57B9" w:rsidRPr="00CF32BF">
        <w:t xml:space="preserve"> in order to analyse and optimise Stock Item holdings. </w:t>
      </w:r>
      <w:r w:rsidR="00EF2A19" w:rsidRPr="00CF32BF">
        <w:t xml:space="preserve"> </w:t>
      </w:r>
      <w:r w:rsidR="003B57B9" w:rsidRPr="00CF32BF">
        <w:t>However</w:t>
      </w:r>
      <w:r w:rsidR="00EF2A19" w:rsidRPr="00CF32BF">
        <w:t xml:space="preserve">, it is possible for both </w:t>
      </w:r>
      <w:r w:rsidR="00624898">
        <w:t>Materiel</w:t>
      </w:r>
      <w:r w:rsidR="00624898" w:rsidRPr="00CF32BF">
        <w:t xml:space="preserve"> </w:t>
      </w:r>
      <w:r w:rsidR="00EF2A19" w:rsidRPr="00CF32BF">
        <w:t xml:space="preserve">Determination </w:t>
      </w:r>
      <w:r w:rsidR="00624898">
        <w:t>Planning</w:t>
      </w:r>
      <w:r w:rsidR="00624898" w:rsidRPr="00CF32BF">
        <w:t xml:space="preserve"> </w:t>
      </w:r>
      <w:r w:rsidR="00EF2A19" w:rsidRPr="00CF32BF">
        <w:t>and Stock Assessment to be included in the Services</w:t>
      </w:r>
      <w:r w:rsidR="00926565" w:rsidRPr="00CF32BF">
        <w:t>,</w:t>
      </w:r>
      <w:r w:rsidR="007130D2" w:rsidRPr="00CF32BF">
        <w:t xml:space="preserve"> for different purposes</w:t>
      </w:r>
      <w:r w:rsidR="00EF2A19" w:rsidRPr="00CF32BF">
        <w:t>.</w:t>
      </w:r>
    </w:p>
    <w:p w14:paraId="0AC37D7F" w14:textId="1743C70C" w:rsidR="0078351D" w:rsidRPr="00CF32BF" w:rsidRDefault="002B1BEF" w:rsidP="002D12E9">
      <w:pPr>
        <w:pStyle w:val="GuideText-ASDEFCON"/>
      </w:pPr>
      <w:r w:rsidRPr="00CF32BF">
        <w:t xml:space="preserve">Two optional clauses </w:t>
      </w:r>
      <w:r w:rsidR="00EF2A19" w:rsidRPr="00CF32BF">
        <w:fldChar w:fldCharType="begin"/>
      </w:r>
      <w:r w:rsidR="00EF2A19" w:rsidRPr="00CF32BF">
        <w:instrText xml:space="preserve"> REF _Ref378150851 \r \h </w:instrText>
      </w:r>
      <w:r w:rsidR="002D12E9" w:rsidRPr="00CF32BF">
        <w:instrText xml:space="preserve"> \* MERGEFORMAT </w:instrText>
      </w:r>
      <w:r w:rsidR="00EF2A19" w:rsidRPr="00CF32BF">
        <w:fldChar w:fldCharType="separate"/>
      </w:r>
      <w:r w:rsidR="0061767A">
        <w:t>6.2.2.5</w:t>
      </w:r>
      <w:r w:rsidR="00EF2A19" w:rsidRPr="00CF32BF">
        <w:fldChar w:fldCharType="end"/>
      </w:r>
      <w:r w:rsidR="00EF2A19" w:rsidRPr="00CF32BF">
        <w:t xml:space="preserve"> and </w:t>
      </w:r>
      <w:r w:rsidR="00EF2A19" w:rsidRPr="00CF32BF">
        <w:fldChar w:fldCharType="begin"/>
      </w:r>
      <w:r w:rsidR="00EF2A19" w:rsidRPr="00CF32BF">
        <w:instrText xml:space="preserve"> REF _Ref378150852 \r \h </w:instrText>
      </w:r>
      <w:r w:rsidR="002D12E9" w:rsidRPr="00CF32BF">
        <w:instrText xml:space="preserve"> \* MERGEFORMAT </w:instrText>
      </w:r>
      <w:r w:rsidR="00EF2A19" w:rsidRPr="00CF32BF">
        <w:fldChar w:fldCharType="separate"/>
      </w:r>
      <w:r w:rsidR="0061767A">
        <w:t>6.2.2.6</w:t>
      </w:r>
      <w:r w:rsidR="00EF2A19" w:rsidRPr="00CF32BF">
        <w:fldChar w:fldCharType="end"/>
      </w:r>
      <w:r w:rsidR="00EF2A19" w:rsidRPr="00CF32BF">
        <w:t xml:space="preserve"> </w:t>
      </w:r>
      <w:r w:rsidRPr="00CF32BF">
        <w:t xml:space="preserve">are included </w:t>
      </w:r>
      <w:r w:rsidR="00EF2A19" w:rsidRPr="00CF32BF">
        <w:t>if the Contractor will be tasked with recommending changes</w:t>
      </w:r>
      <w:r w:rsidR="00E553E4" w:rsidRPr="00CF32BF">
        <w:t>,</w:t>
      </w:r>
      <w:r w:rsidR="00EF2A19" w:rsidRPr="00CF32BF">
        <w:t xml:space="preserve"> </w:t>
      </w:r>
      <w:r w:rsidR="00E553E4" w:rsidRPr="00CF32BF">
        <w:t xml:space="preserve">as a result of </w:t>
      </w:r>
      <w:r w:rsidR="00624898">
        <w:t xml:space="preserve">Materiel </w:t>
      </w:r>
      <w:r w:rsidR="00E553E4" w:rsidRPr="00CF32BF">
        <w:t xml:space="preserve">Requirements Determination, </w:t>
      </w:r>
      <w:r w:rsidR="00EF2A19" w:rsidRPr="00CF32BF">
        <w:t>to the</w:t>
      </w:r>
      <w:r w:rsidRPr="00CF32BF">
        <w:t xml:space="preserve"> maximum and minimum</w:t>
      </w:r>
      <w:r w:rsidR="00EF2A19" w:rsidRPr="00CF32BF">
        <w:t xml:space="preserve"> stockholding</w:t>
      </w:r>
      <w:r w:rsidRPr="00CF32BF">
        <w:t xml:space="preserve"> levels </w:t>
      </w:r>
      <w:r w:rsidR="00137B78" w:rsidRPr="00CF32BF">
        <w:t xml:space="preserve">of Non-RIs </w:t>
      </w:r>
      <w:r w:rsidR="00EF2A19" w:rsidRPr="00CF32BF">
        <w:t xml:space="preserve">that are </w:t>
      </w:r>
      <w:r w:rsidRPr="00CF32BF">
        <w:t xml:space="preserve">identified in </w:t>
      </w:r>
      <w:r w:rsidR="00D70913">
        <w:t>ERP</w:t>
      </w:r>
      <w:r w:rsidR="00D70913" w:rsidRPr="00CF32BF">
        <w:t xml:space="preserve"> </w:t>
      </w:r>
      <w:r w:rsidR="00AE4F8C" w:rsidRPr="00CF32BF">
        <w:t xml:space="preserve">for </w:t>
      </w:r>
      <w:r w:rsidR="007130D2" w:rsidRPr="00CF32BF">
        <w:t>Contractor-controlled and Commonwealth</w:t>
      </w:r>
      <w:r w:rsidR="00AE4F8C" w:rsidRPr="00CF32BF">
        <w:t xml:space="preserve"> warehouse(s)</w:t>
      </w:r>
      <w:r w:rsidRPr="00CF32BF">
        <w:t xml:space="preserve">.  This </w:t>
      </w:r>
      <w:r w:rsidR="0088412C" w:rsidRPr="00CF32BF">
        <w:t xml:space="preserve">option </w:t>
      </w:r>
      <w:r w:rsidRPr="00CF32BF">
        <w:t xml:space="preserve">is dependent </w:t>
      </w:r>
      <w:r w:rsidR="0088412C" w:rsidRPr="00CF32BF">
        <w:t>on the Cont</w:t>
      </w:r>
      <w:r w:rsidR="0096176F">
        <w:t>r</w:t>
      </w:r>
      <w:r w:rsidR="0088412C" w:rsidRPr="00CF32BF">
        <w:t xml:space="preserve">actor having </w:t>
      </w:r>
      <w:r w:rsidR="00EF2A19" w:rsidRPr="00CF32BF">
        <w:t xml:space="preserve">access to </w:t>
      </w:r>
      <w:r w:rsidR="00D70913">
        <w:t>ERP</w:t>
      </w:r>
      <w:r w:rsidR="00D70913" w:rsidRPr="00CF32BF">
        <w:t xml:space="preserve"> </w:t>
      </w:r>
      <w:r w:rsidR="0088412C" w:rsidRPr="00CF32BF">
        <w:t>(through DSD-SUP-</w:t>
      </w:r>
      <w:r w:rsidR="00DC3D0C">
        <w:t>DESCM</w:t>
      </w:r>
      <w:r w:rsidR="0088412C" w:rsidRPr="00CF32BF">
        <w:t>).</w:t>
      </w:r>
    </w:p>
    <w:p w14:paraId="08B229F0" w14:textId="575D297A" w:rsidR="00B722F0" w:rsidRPr="00CF32BF" w:rsidRDefault="00624898" w:rsidP="002D12E9">
      <w:pPr>
        <w:pStyle w:val="GuideText-ASDEFCON"/>
      </w:pPr>
      <w:r>
        <w:t>If</w:t>
      </w:r>
      <w:r w:rsidR="00B722F0" w:rsidRPr="00CF32BF">
        <w:t xml:space="preserve"> the Contractor </w:t>
      </w:r>
      <w:r>
        <w:t xml:space="preserve">is </w:t>
      </w:r>
      <w:r w:rsidR="00B722F0" w:rsidRPr="00CF32BF">
        <w:t xml:space="preserve">to assess the implications </w:t>
      </w:r>
      <w:r w:rsidR="00CB1027" w:rsidRPr="00CF32BF">
        <w:t xml:space="preserve">for Stock Items </w:t>
      </w:r>
      <w:r w:rsidR="00B722F0" w:rsidRPr="00CF32BF">
        <w:t xml:space="preserve">associated with changes for new or modified </w:t>
      </w:r>
      <w:r w:rsidR="00CB1027" w:rsidRPr="00CF32BF">
        <w:t>Product</w:t>
      </w:r>
      <w:r w:rsidR="00B722F0" w:rsidRPr="00CF32BF">
        <w:t xml:space="preserve">s, or changes </w:t>
      </w:r>
      <w:r w:rsidR="0088412C" w:rsidRPr="00CF32BF">
        <w:t xml:space="preserve">to </w:t>
      </w:r>
      <w:r w:rsidR="00B722F0" w:rsidRPr="00CF32BF">
        <w:t>operational requirements</w:t>
      </w:r>
      <w:r>
        <w:t>, these</w:t>
      </w:r>
      <w:r w:rsidR="00B722F0" w:rsidRPr="00CF32BF">
        <w:t xml:space="preserve"> should be determined using DSD-SUP-SACC.</w:t>
      </w:r>
      <w:r w:rsidR="0078351D" w:rsidRPr="00CF32BF">
        <w:t xml:space="preserve">  </w:t>
      </w:r>
      <w:r>
        <w:t>If</w:t>
      </w:r>
      <w:r w:rsidR="0078351D" w:rsidRPr="00CF32BF">
        <w:t xml:space="preserve"> Stock Items are </w:t>
      </w:r>
      <w:r>
        <w:t>to</w:t>
      </w:r>
      <w:r w:rsidR="0078351D" w:rsidRPr="00CF32BF">
        <w:t xml:space="preserve"> be procured by the Contractor</w:t>
      </w:r>
      <w:r w:rsidR="00F566F8">
        <w:t>, in order</w:t>
      </w:r>
      <w:r w:rsidR="0078351D" w:rsidRPr="00CF32BF">
        <w:t xml:space="preserve"> to maintain stock levels that have been revised through </w:t>
      </w:r>
      <w:r>
        <w:t xml:space="preserve">Materiel </w:t>
      </w:r>
      <w:r w:rsidR="0078351D" w:rsidRPr="00CF32BF">
        <w:t xml:space="preserve">Requirements </w:t>
      </w:r>
      <w:r>
        <w:t>Planning</w:t>
      </w:r>
      <w:r w:rsidR="0078351D" w:rsidRPr="00CF32BF">
        <w:t>, refer to DSD-SUP-PROC</w:t>
      </w:r>
      <w:r w:rsidR="00EF2A19" w:rsidRPr="00CF32BF">
        <w:t>.</w:t>
      </w:r>
      <w:r w:rsidR="0078351D" w:rsidRPr="00CF32BF">
        <w:t xml:space="preserve">  </w:t>
      </w:r>
      <w:r w:rsidR="00EF2A19" w:rsidRPr="00CF32BF">
        <w:t>N</w:t>
      </w:r>
      <w:r w:rsidR="0078351D" w:rsidRPr="00CF32BF">
        <w:t xml:space="preserve">ote that DSD-SUP-PROC </w:t>
      </w:r>
      <w:r w:rsidR="00EF2A19" w:rsidRPr="00CF32BF">
        <w:t>clauses (which refer to Stock Assessment) may</w:t>
      </w:r>
      <w:r w:rsidR="0078351D" w:rsidRPr="00CF32BF">
        <w:t xml:space="preserve"> require revision if </w:t>
      </w:r>
      <w:r>
        <w:t xml:space="preserve">Materiel </w:t>
      </w:r>
      <w:r w:rsidR="0078351D" w:rsidRPr="00CF32BF">
        <w:t xml:space="preserve">Requirements </w:t>
      </w:r>
      <w:r w:rsidR="00F566F8">
        <w:t>Planning</w:t>
      </w:r>
      <w:r w:rsidR="00F566F8" w:rsidRPr="00CF32BF">
        <w:t xml:space="preserve"> </w:t>
      </w:r>
      <w:r w:rsidR="0078351D" w:rsidRPr="00CF32BF">
        <w:t xml:space="preserve">is </w:t>
      </w:r>
      <w:r w:rsidR="00EF2A19" w:rsidRPr="00CF32BF">
        <w:t xml:space="preserve">to be </w:t>
      </w:r>
      <w:r w:rsidR="0078351D" w:rsidRPr="00CF32BF">
        <w:t>used instead of St</w:t>
      </w:r>
      <w:r w:rsidR="00EF2A19" w:rsidRPr="00CF32BF">
        <w:t>o</w:t>
      </w:r>
      <w:r w:rsidR="0078351D" w:rsidRPr="00CF32BF">
        <w:t>ck Assessment</w:t>
      </w:r>
      <w:r w:rsidR="0088412C" w:rsidRPr="00CF32BF">
        <w:t xml:space="preserve"> as the </w:t>
      </w:r>
      <w:r w:rsidR="00F566F8">
        <w:t xml:space="preserve">primary </w:t>
      </w:r>
      <w:r w:rsidR="0088412C" w:rsidRPr="00CF32BF">
        <w:t>basis for setting stock levels</w:t>
      </w:r>
      <w:r w:rsidR="0078351D" w:rsidRPr="00CF32BF">
        <w:t>.</w:t>
      </w:r>
      <w:r w:rsidR="00F63F7A" w:rsidRPr="00CF32BF">
        <w:t xml:space="preserve">  As </w:t>
      </w:r>
      <w:r w:rsidR="00F566F8">
        <w:t xml:space="preserve">required </w:t>
      </w:r>
      <w:r w:rsidR="00F63F7A" w:rsidRPr="00CF32BF">
        <w:t xml:space="preserve">stock levels are identified in </w:t>
      </w:r>
      <w:r w:rsidR="00BC5AA7">
        <w:t>ERP</w:t>
      </w:r>
      <w:r w:rsidR="00F63F7A" w:rsidRPr="00CF32BF">
        <w:t>, this DSD also interacts with the requirements of DSD-SUP-</w:t>
      </w:r>
      <w:r w:rsidR="00DC3D0C">
        <w:t>DESCM</w:t>
      </w:r>
      <w:r w:rsidR="00F63F7A" w:rsidRPr="00CF32BF">
        <w:t>.</w:t>
      </w:r>
    </w:p>
    <w:p w14:paraId="35FF8387" w14:textId="3CB9A068" w:rsidR="00B722F0" w:rsidRPr="00CF32BF" w:rsidRDefault="00B722F0" w:rsidP="002D12E9">
      <w:pPr>
        <w:pStyle w:val="GuideText-ASDEFCON"/>
      </w:pPr>
      <w:r w:rsidRPr="00CF32BF">
        <w:t xml:space="preserve">The drafter should note that </w:t>
      </w:r>
      <w:r w:rsidR="00624898">
        <w:t xml:space="preserve">Materiel </w:t>
      </w:r>
      <w:r w:rsidR="002919FD" w:rsidRPr="00CF32BF">
        <w:t xml:space="preserve">Requirements </w:t>
      </w:r>
      <w:r w:rsidR="00F566F8">
        <w:t>Planning</w:t>
      </w:r>
      <w:r w:rsidR="00F566F8" w:rsidRPr="00CF32BF">
        <w:t xml:space="preserve"> </w:t>
      </w:r>
      <w:r w:rsidRPr="00CF32BF">
        <w:t xml:space="preserve">for Contractor-owned </w:t>
      </w:r>
      <w:r w:rsidR="00CB1027" w:rsidRPr="00CF32BF">
        <w:t>Stock I</w:t>
      </w:r>
      <w:r w:rsidRPr="00CF32BF">
        <w:t>tems is a Contractor responsibility.  N</w:t>
      </w:r>
      <w:r w:rsidR="00F566F8">
        <w:t>one</w:t>
      </w:r>
      <w:r w:rsidRPr="00CF32BF">
        <w:t xml:space="preserve">theless, </w:t>
      </w:r>
      <w:r w:rsidR="00F566F8">
        <w:t>if</w:t>
      </w:r>
      <w:r w:rsidR="00F566F8" w:rsidRPr="00CF32BF">
        <w:t xml:space="preserve"> </w:t>
      </w:r>
      <w:r w:rsidRPr="00CF32BF">
        <w:t>there are implications for the Contract (</w:t>
      </w:r>
      <w:r w:rsidR="009C1A8B" w:rsidRPr="00CF32BF">
        <w:t>eg,</w:t>
      </w:r>
      <w:r w:rsidRPr="00CF32BF">
        <w:t xml:space="preserve"> the </w:t>
      </w:r>
      <w:r w:rsidR="002919FD" w:rsidRPr="00CF32BF">
        <w:t>p</w:t>
      </w:r>
      <w:r w:rsidRPr="00CF32BF">
        <w:t xml:space="preserve">rice is affected), DSD-SUP-SACC </w:t>
      </w:r>
      <w:r w:rsidR="001C461E" w:rsidRPr="00CF32BF">
        <w:t xml:space="preserve">also </w:t>
      </w:r>
      <w:r w:rsidRPr="00CF32BF">
        <w:t>caters for this situation.</w:t>
      </w:r>
    </w:p>
    <w:p w14:paraId="26659362" w14:textId="77777777" w:rsidR="00B722F0" w:rsidRPr="00CF32BF" w:rsidRDefault="00B722F0" w:rsidP="002D12E9">
      <w:pPr>
        <w:pStyle w:val="GuideMarginHead-ASDEFCON"/>
      </w:pPr>
      <w:r w:rsidRPr="00CF32BF">
        <w:rPr>
          <w:u w:val="single"/>
        </w:rPr>
        <w:t>Related Clauses/ Documents</w:t>
      </w:r>
      <w:r w:rsidRPr="00CF32BF">
        <w:t>:</w:t>
      </w:r>
      <w:r w:rsidRPr="00CF32BF">
        <w:tab/>
      </w:r>
    </w:p>
    <w:p w14:paraId="0388A592" w14:textId="2CBE5BE3" w:rsidR="00FD58A5" w:rsidRDefault="00F63F7A" w:rsidP="00DC3D0C">
      <w:pPr>
        <w:pStyle w:val="GuideText-ASDEFCON"/>
      </w:pPr>
      <w:r w:rsidRPr="00CF32BF">
        <w:t>DSD-SUP</w:t>
      </w:r>
      <w:r w:rsidR="00FD58A5">
        <w:t>-</w:t>
      </w:r>
      <w:r w:rsidR="00DC3D0C">
        <w:t>DESCM</w:t>
      </w:r>
      <w:r w:rsidRPr="00CF32BF">
        <w:t xml:space="preserve">, </w:t>
      </w:r>
      <w:r w:rsidR="00DC3D0C">
        <w:t xml:space="preserve">Defence </w:t>
      </w:r>
      <w:r w:rsidR="00BC5AA7">
        <w:t>ERP</w:t>
      </w:r>
      <w:r w:rsidR="00FD58A5">
        <w:t xml:space="preserve"> </w:t>
      </w:r>
      <w:r w:rsidRPr="00CF32BF">
        <w:t>Use</w:t>
      </w:r>
      <w:r w:rsidR="00DC3D0C">
        <w:t xml:space="preserve"> </w:t>
      </w:r>
      <w:r w:rsidR="00BC5AA7">
        <w:t>–</w:t>
      </w:r>
      <w:r w:rsidR="00FD58A5">
        <w:t xml:space="preserve"> </w:t>
      </w:r>
      <w:r w:rsidR="00DC3D0C">
        <w:t>Supply Chain Management</w:t>
      </w:r>
    </w:p>
    <w:p w14:paraId="573B1912" w14:textId="4A8C4D92" w:rsidR="00F63F7A" w:rsidRPr="00CF32BF" w:rsidRDefault="00F63F7A" w:rsidP="002D12E9">
      <w:pPr>
        <w:pStyle w:val="GuideText-ASDEFCON"/>
      </w:pPr>
      <w:r w:rsidRPr="00CF32BF">
        <w:t>DSD-SUP-PROC, Procurement Services</w:t>
      </w:r>
    </w:p>
    <w:p w14:paraId="113DB4B6" w14:textId="77777777" w:rsidR="00B722F0" w:rsidRPr="00CF32BF" w:rsidRDefault="00B722F0" w:rsidP="002D12E9">
      <w:pPr>
        <w:pStyle w:val="GuideText-ASDEFCON"/>
      </w:pPr>
      <w:r w:rsidRPr="00CF32BF">
        <w:t>DSD-SUP-SACC</w:t>
      </w:r>
      <w:r w:rsidR="009C1A8B" w:rsidRPr="00CF32BF">
        <w:t>, Stock Assessment</w:t>
      </w:r>
      <w:r w:rsidR="006E507B" w:rsidRPr="00CF32BF">
        <w:t>,</w:t>
      </w:r>
      <w:r w:rsidR="009C1A8B" w:rsidRPr="00CF32BF">
        <w:t xml:space="preserve"> Codification and Cataloguing</w:t>
      </w:r>
    </w:p>
    <w:p w14:paraId="074A768C" w14:textId="77777777" w:rsidR="00B722F0" w:rsidRPr="00CF32BF" w:rsidRDefault="00B722F0" w:rsidP="002D12E9">
      <w:pPr>
        <w:pStyle w:val="GuideMarginHead-ASDEFCON"/>
      </w:pPr>
      <w:r w:rsidRPr="00CF32BF">
        <w:rPr>
          <w:u w:val="single"/>
        </w:rPr>
        <w:t>Optional Clauses</w:t>
      </w:r>
      <w:r w:rsidRPr="00CF32BF">
        <w:t>:</w:t>
      </w:r>
      <w:r w:rsidRPr="00CF32BF">
        <w:tab/>
        <w:t>None</w:t>
      </w:r>
    </w:p>
    <w:p w14:paraId="4EB296D3" w14:textId="26F11A55" w:rsidR="00B722F0" w:rsidRPr="00CF32BF" w:rsidRDefault="0081661B" w:rsidP="00986F3B">
      <w:pPr>
        <w:pStyle w:val="GuideLV3Head-ASDEFCON"/>
      </w:pPr>
      <w:r w:rsidRPr="00CF32BF">
        <w:fldChar w:fldCharType="begin"/>
      </w:r>
      <w:r w:rsidRPr="00CF32BF">
        <w:instrText xml:space="preserve"> REF _Ref448744795 \r \h </w:instrText>
      </w:r>
      <w:r w:rsidR="00264313" w:rsidRPr="00CF32BF">
        <w:instrText xml:space="preserve"> \* MERGEFORMAT </w:instrText>
      </w:r>
      <w:r w:rsidRPr="00CF32BF">
        <w:fldChar w:fldCharType="separate"/>
      </w:r>
      <w:r w:rsidR="0061767A">
        <w:t>6.2.3</w:t>
      </w:r>
      <w:r w:rsidRPr="00CF32BF">
        <w:fldChar w:fldCharType="end"/>
      </w:r>
      <w:r w:rsidRPr="00CF32BF">
        <w:tab/>
      </w:r>
      <w:r w:rsidRPr="00CF32BF">
        <w:fldChar w:fldCharType="begin"/>
      </w:r>
      <w:r w:rsidRPr="00CF32BF">
        <w:instrText xml:space="preserve"> REF _Ref448744795 \h </w:instrText>
      </w:r>
      <w:r w:rsidR="00264313" w:rsidRPr="00CF32BF">
        <w:instrText xml:space="preserve"> \* MERGEFORMAT </w:instrText>
      </w:r>
      <w:r w:rsidRPr="00CF32BF">
        <w:fldChar w:fldCharType="separate"/>
      </w:r>
      <w:r w:rsidR="0061767A" w:rsidRPr="00CF32BF">
        <w:t>Procurement of Non</w:t>
      </w:r>
      <w:r w:rsidR="0061767A" w:rsidRPr="00CF32BF">
        <w:noBreakHyphen/>
        <w:t>RIs</w:t>
      </w:r>
      <w:r w:rsidRPr="00CF32BF">
        <w:fldChar w:fldCharType="end"/>
      </w:r>
    </w:p>
    <w:p w14:paraId="3450FECF" w14:textId="77777777" w:rsidR="00B722F0" w:rsidRPr="00CF32BF" w:rsidRDefault="00B722F0" w:rsidP="00904A8A">
      <w:pPr>
        <w:pStyle w:val="GuideMarginHead-ASDEFCON"/>
      </w:pPr>
      <w:r w:rsidRPr="00CF32BF">
        <w:rPr>
          <w:u w:val="single"/>
        </w:rPr>
        <w:t>Status</w:t>
      </w:r>
      <w:r w:rsidRPr="00CF32BF">
        <w:rPr>
          <w:rStyle w:val="MarginheadingChar"/>
        </w:rPr>
        <w:t>:</w:t>
      </w:r>
      <w:r w:rsidRPr="00CF32BF">
        <w:tab/>
        <w:t>Optional</w:t>
      </w:r>
    </w:p>
    <w:p w14:paraId="224C2318" w14:textId="1DD7E956" w:rsidR="00B722F0" w:rsidRPr="00CF32BF" w:rsidRDefault="00B722F0" w:rsidP="00904A8A">
      <w:pPr>
        <w:pStyle w:val="GuideMarginHead-ASDEFCON"/>
      </w:pPr>
      <w:r w:rsidRPr="00CF32BF">
        <w:rPr>
          <w:u w:val="single"/>
        </w:rPr>
        <w:t>Purpose</w:t>
      </w:r>
      <w:r w:rsidRPr="00CF32BF">
        <w:rPr>
          <w:rStyle w:val="MarginheadingChar"/>
        </w:rPr>
        <w:t>:</w:t>
      </w:r>
      <w:r w:rsidRPr="00CF32BF">
        <w:tab/>
        <w:t xml:space="preserve">To require the Contractor to undertake </w:t>
      </w:r>
      <w:r w:rsidR="00612D74">
        <w:t xml:space="preserve">the </w:t>
      </w:r>
      <w:r w:rsidRPr="00CF32BF">
        <w:t>procurement of Non</w:t>
      </w:r>
      <w:r w:rsidRPr="00CF32BF">
        <w:noBreakHyphen/>
        <w:t xml:space="preserve">RIs </w:t>
      </w:r>
      <w:r w:rsidR="00612D74">
        <w:t xml:space="preserve">in order </w:t>
      </w:r>
      <w:r w:rsidRPr="00CF32BF">
        <w:t xml:space="preserve">to meet Maintenance Support </w:t>
      </w:r>
      <w:r w:rsidR="00612D74">
        <w:t xml:space="preserve">and other </w:t>
      </w:r>
      <w:r w:rsidRPr="00CF32BF">
        <w:t>requirements of the Contract.</w:t>
      </w:r>
    </w:p>
    <w:p w14:paraId="1C454292" w14:textId="33A9E470" w:rsidR="00A46436" w:rsidRPr="00FD58A5" w:rsidRDefault="00B722F0" w:rsidP="0052528A">
      <w:pPr>
        <w:pStyle w:val="GuideMarginHead-ASDEFCON"/>
      </w:pPr>
      <w:r w:rsidRPr="00CF32BF">
        <w:rPr>
          <w:u w:val="single"/>
        </w:rPr>
        <w:t>Policy</w:t>
      </w:r>
      <w:r w:rsidRPr="00CF32BF">
        <w:rPr>
          <w:rStyle w:val="MarginheadingChar"/>
        </w:rPr>
        <w:t>:</w:t>
      </w:r>
      <w:r w:rsidRPr="00CF32BF">
        <w:tab/>
      </w:r>
      <w:r w:rsidR="00383AB8">
        <w:t>TBD.</w:t>
      </w:r>
    </w:p>
    <w:p w14:paraId="28179F86" w14:textId="367157F6" w:rsidR="0088412C" w:rsidRPr="00CF32BF" w:rsidRDefault="00B722F0" w:rsidP="00904A8A">
      <w:pPr>
        <w:pStyle w:val="GuideMarginHead-ASDEFCON"/>
      </w:pPr>
      <w:r w:rsidRPr="00CF32BF">
        <w:rPr>
          <w:u w:val="single"/>
        </w:rPr>
        <w:t>Guidance</w:t>
      </w:r>
      <w:r w:rsidRPr="00CF32BF">
        <w:t>:</w:t>
      </w:r>
      <w:r w:rsidRPr="00CF32BF">
        <w:tab/>
      </w:r>
      <w:r w:rsidR="0088412C" w:rsidRPr="00CF32BF">
        <w:t xml:space="preserve">Clause </w:t>
      </w:r>
      <w:r w:rsidR="0081661B" w:rsidRPr="00CF32BF">
        <w:fldChar w:fldCharType="begin"/>
      </w:r>
      <w:r w:rsidR="0081661B" w:rsidRPr="00CF32BF">
        <w:instrText xml:space="preserve"> REF _Ref448744795 \r \h </w:instrText>
      </w:r>
      <w:r w:rsidR="0081661B" w:rsidRPr="00CF32BF">
        <w:fldChar w:fldCharType="separate"/>
      </w:r>
      <w:r w:rsidR="0061767A">
        <w:t>6.2.3</w:t>
      </w:r>
      <w:r w:rsidR="0081661B" w:rsidRPr="00CF32BF">
        <w:fldChar w:fldCharType="end"/>
      </w:r>
      <w:r w:rsidR="0088412C" w:rsidRPr="00CF32BF">
        <w:t xml:space="preserve"> of this DSD </w:t>
      </w:r>
      <w:r w:rsidR="00383AB8">
        <w:t>clarifies</w:t>
      </w:r>
      <w:r w:rsidR="0088412C" w:rsidRPr="00CF32BF">
        <w:t xml:space="preserve"> that the Contractor is responsible for procuring Non</w:t>
      </w:r>
      <w:r w:rsidR="0088412C" w:rsidRPr="00CF32BF">
        <w:noBreakHyphen/>
        <w:t>RIs</w:t>
      </w:r>
      <w:r w:rsidR="00A46436" w:rsidRPr="00CF32BF">
        <w:t>, as necessary</w:t>
      </w:r>
      <w:r w:rsidR="00F53459" w:rsidRPr="00CF32BF">
        <w:t>,</w:t>
      </w:r>
      <w:r w:rsidR="0088412C" w:rsidRPr="00CF32BF">
        <w:t xml:space="preserve"> to </w:t>
      </w:r>
      <w:r w:rsidR="00383AB8">
        <w:t>prove</w:t>
      </w:r>
      <w:r w:rsidR="0088412C" w:rsidRPr="00CF32BF">
        <w:t xml:space="preserve"> Maintenance </w:t>
      </w:r>
      <w:r w:rsidR="00383AB8">
        <w:t>Services</w:t>
      </w:r>
      <w:r w:rsidR="0088412C" w:rsidRPr="00CF32BF">
        <w:t xml:space="preserve">.  </w:t>
      </w:r>
      <w:r w:rsidR="008B4A99" w:rsidRPr="00CF32BF">
        <w:t>In smaller scale c</w:t>
      </w:r>
      <w:r w:rsidR="006C6809" w:rsidRPr="00CF32BF">
        <w:t>ontracts</w:t>
      </w:r>
      <w:r w:rsidR="00733F67">
        <w:t>,</w:t>
      </w:r>
      <w:r w:rsidR="006C6809" w:rsidRPr="00CF32BF">
        <w:t xml:space="preserve"> this may be all of the procurement activity that needs to be defined</w:t>
      </w:r>
      <w:r w:rsidR="008B4A99" w:rsidRPr="00CF32BF">
        <w:t xml:space="preserve"> in the Contract</w:t>
      </w:r>
      <w:r w:rsidR="006C6809" w:rsidRPr="00CF32BF">
        <w:t xml:space="preserve">.  </w:t>
      </w:r>
      <w:r w:rsidR="0088412C" w:rsidRPr="00CF32BF">
        <w:t>If, however, these procurement activities are covered under DSD-SUP-PROC and/or</w:t>
      </w:r>
      <w:r w:rsidR="00A46436" w:rsidRPr="00CF32BF">
        <w:t xml:space="preserve"> </w:t>
      </w:r>
      <w:r w:rsidR="008B4A99" w:rsidRPr="00CF32BF">
        <w:t xml:space="preserve">by </w:t>
      </w:r>
      <w:r w:rsidR="006C6809" w:rsidRPr="00CF32BF">
        <w:t xml:space="preserve">using </w:t>
      </w:r>
      <w:r w:rsidR="00D70913">
        <w:t>ERP</w:t>
      </w:r>
      <w:r w:rsidR="008B4A99" w:rsidRPr="00CF32BF">
        <w:t>,</w:t>
      </w:r>
      <w:r w:rsidR="00C04BA9" w:rsidRPr="00CF32BF">
        <w:t xml:space="preserve"> </w:t>
      </w:r>
      <w:r w:rsidR="006C6809" w:rsidRPr="00CF32BF">
        <w:t>through</w:t>
      </w:r>
      <w:r w:rsidR="0088412C" w:rsidRPr="00CF32BF">
        <w:t xml:space="preserve"> DSD-SUP-</w:t>
      </w:r>
      <w:r w:rsidR="00DC3D0C">
        <w:t>DESCM</w:t>
      </w:r>
      <w:r w:rsidR="0088412C" w:rsidRPr="00CF32BF">
        <w:t>, the</w:t>
      </w:r>
      <w:r w:rsidR="006C6809" w:rsidRPr="00CF32BF">
        <w:t>n this</w:t>
      </w:r>
      <w:r w:rsidR="0088412C" w:rsidRPr="00CF32BF">
        <w:t xml:space="preserve"> clause should be deleted</w:t>
      </w:r>
      <w:r w:rsidR="00EF6A32" w:rsidRPr="00CF32BF">
        <w:t xml:space="preserve"> (replaced with ‘</w:t>
      </w:r>
      <w:r w:rsidR="006C6809" w:rsidRPr="00CF32BF">
        <w:t>Not used</w:t>
      </w:r>
      <w:r w:rsidR="00EF6A32" w:rsidRPr="00CF32BF">
        <w:t>’</w:t>
      </w:r>
      <w:r w:rsidR="006C6809" w:rsidRPr="00CF32BF">
        <w:t>)</w:t>
      </w:r>
      <w:r w:rsidR="00C04BA9" w:rsidRPr="00CF32BF">
        <w:t xml:space="preserve"> or modified</w:t>
      </w:r>
      <w:r w:rsidR="006C6809" w:rsidRPr="00CF32BF">
        <w:t xml:space="preserve"> for the applicable scope</w:t>
      </w:r>
      <w:r w:rsidR="0088412C" w:rsidRPr="00CF32BF">
        <w:t>.</w:t>
      </w:r>
    </w:p>
    <w:p w14:paraId="2D4FB245" w14:textId="377A2B61" w:rsidR="0088412C" w:rsidRPr="00CF32BF" w:rsidRDefault="0088412C" w:rsidP="00904A8A">
      <w:pPr>
        <w:pStyle w:val="GuideText-ASDEFCON"/>
      </w:pPr>
      <w:r w:rsidRPr="00CF32BF">
        <w:t xml:space="preserve">If the Contractor will obtain some Non-RIs from Defence (eg, </w:t>
      </w:r>
      <w:r w:rsidR="00383AB8">
        <w:t xml:space="preserve">if a </w:t>
      </w:r>
      <w:r w:rsidRPr="00CF32BF">
        <w:t>Contractor’s organisation</w:t>
      </w:r>
      <w:r w:rsidR="00C03D06" w:rsidRPr="00CF32BF">
        <w:t xml:space="preserve"> </w:t>
      </w:r>
      <w:r w:rsidR="00383AB8">
        <w:t xml:space="preserve">is </w:t>
      </w:r>
      <w:r w:rsidR="00C03D06" w:rsidRPr="00CF32BF">
        <w:t>located</w:t>
      </w:r>
      <w:r w:rsidRPr="00CF32BF">
        <w:t xml:space="preserve"> in GFF </w:t>
      </w:r>
      <w:r w:rsidR="00C03D06" w:rsidRPr="00CF32BF">
        <w:t xml:space="preserve">and </w:t>
      </w:r>
      <w:r w:rsidRPr="00CF32BF">
        <w:t xml:space="preserve">accessing Non-RIs from a Defence store) then the clause </w:t>
      </w:r>
      <w:r w:rsidR="008B4A99" w:rsidRPr="00CF32BF">
        <w:t>may</w:t>
      </w:r>
      <w:r w:rsidRPr="00CF32BF">
        <w:t xml:space="preserve"> be amended </w:t>
      </w:r>
      <w:r w:rsidR="008B4A99" w:rsidRPr="00CF32BF">
        <w:t xml:space="preserve">to reflect the different processes at </w:t>
      </w:r>
      <w:r w:rsidR="00383AB8">
        <w:t>those</w:t>
      </w:r>
      <w:r w:rsidR="00383AB8" w:rsidRPr="00CF32BF">
        <w:t xml:space="preserve"> </w:t>
      </w:r>
      <w:r w:rsidR="008B4A99" w:rsidRPr="00CF32BF">
        <w:t>sites</w:t>
      </w:r>
      <w:r w:rsidR="00773286" w:rsidRPr="00CF32BF">
        <w:t>.</w:t>
      </w:r>
    </w:p>
    <w:p w14:paraId="6576CBB1" w14:textId="31F8434B" w:rsidR="005C28A6" w:rsidRPr="00CF32BF" w:rsidRDefault="00B722F0" w:rsidP="00904A8A">
      <w:pPr>
        <w:pStyle w:val="GuideText-ASDEFCON"/>
      </w:pPr>
      <w:r w:rsidRPr="00CF32BF">
        <w:t xml:space="preserve">Procurement of </w:t>
      </w:r>
      <w:r w:rsidR="007628F3" w:rsidRPr="00CF32BF">
        <w:t>Stock I</w:t>
      </w:r>
      <w:r w:rsidRPr="00CF32BF">
        <w:t xml:space="preserve">tems is addressed in both DSD-SUP-PROC (when the </w:t>
      </w:r>
      <w:r w:rsidR="007628F3" w:rsidRPr="00CF32BF">
        <w:t>Stock I</w:t>
      </w:r>
      <w:r w:rsidRPr="00CF32BF">
        <w:t xml:space="preserve">tems are procured outside of </w:t>
      </w:r>
      <w:r w:rsidR="00D70913">
        <w:t>ERP</w:t>
      </w:r>
      <w:r w:rsidRPr="00CF32BF">
        <w:t>) and DSD-SUP-</w:t>
      </w:r>
      <w:r w:rsidR="00DC3D0C">
        <w:t>DESCM</w:t>
      </w:r>
      <w:r w:rsidR="00D70913" w:rsidRPr="00CF32BF">
        <w:t xml:space="preserve"> </w:t>
      </w:r>
      <w:r w:rsidRPr="00CF32BF">
        <w:t xml:space="preserve">(if the </w:t>
      </w:r>
      <w:r w:rsidR="007628F3" w:rsidRPr="00CF32BF">
        <w:t>Stock I</w:t>
      </w:r>
      <w:r w:rsidRPr="00CF32BF">
        <w:t xml:space="preserve">tems are </w:t>
      </w:r>
      <w:r w:rsidR="00D70913">
        <w:t>ordered</w:t>
      </w:r>
      <w:r w:rsidR="00D70913" w:rsidRPr="00CF32BF">
        <w:t xml:space="preserve"> </w:t>
      </w:r>
      <w:r w:rsidRPr="00CF32BF">
        <w:t xml:space="preserve">through </w:t>
      </w:r>
      <w:r w:rsidR="00D70913">
        <w:t>E</w:t>
      </w:r>
      <w:r w:rsidR="00FD58A5">
        <w:t>RP</w:t>
      </w:r>
      <w:r w:rsidRPr="00CF32BF">
        <w:t xml:space="preserve">).  </w:t>
      </w:r>
      <w:r w:rsidR="005C28A6" w:rsidRPr="00CF32BF">
        <w:t>DSD-SUP-PROC and DSD-SUP-</w:t>
      </w:r>
      <w:r w:rsidR="00DC3D0C">
        <w:t>DESCM</w:t>
      </w:r>
      <w:r w:rsidR="00FF0BE5" w:rsidRPr="00CF32BF">
        <w:t xml:space="preserve"> </w:t>
      </w:r>
      <w:r w:rsidR="005C28A6" w:rsidRPr="00CF32BF">
        <w:t xml:space="preserve">allow for the procurement of Non-RIs that have been Approved for purchase and </w:t>
      </w:r>
      <w:r w:rsidR="00BB4ED2" w:rsidRPr="00CF32BF">
        <w:t xml:space="preserve">that </w:t>
      </w:r>
      <w:r w:rsidR="00773286" w:rsidRPr="00CF32BF">
        <w:t>can</w:t>
      </w:r>
      <w:r w:rsidR="00BB4ED2" w:rsidRPr="00CF32BF">
        <w:t xml:space="preserve"> be </w:t>
      </w:r>
      <w:r w:rsidR="005C28A6" w:rsidRPr="00CF32BF">
        <w:t>suppl</w:t>
      </w:r>
      <w:r w:rsidR="00BB4ED2" w:rsidRPr="00CF32BF">
        <w:t>ied</w:t>
      </w:r>
      <w:r w:rsidR="005C28A6" w:rsidRPr="00CF32BF">
        <w:t xml:space="preserve"> to Defence units </w:t>
      </w:r>
      <w:r w:rsidR="00B97F87" w:rsidRPr="00CF32BF">
        <w:t>as</w:t>
      </w:r>
      <w:r w:rsidR="005C28A6" w:rsidRPr="00CF32BF">
        <w:t xml:space="preserve"> customers or use</w:t>
      </w:r>
      <w:r w:rsidR="00773286" w:rsidRPr="00CF32BF">
        <w:t>d</w:t>
      </w:r>
      <w:r w:rsidR="005C28A6" w:rsidRPr="00CF32BF">
        <w:t xml:space="preserve"> by the Contractor in the performance of Services</w:t>
      </w:r>
      <w:r w:rsidR="00B97F87" w:rsidRPr="00CF32BF">
        <w:t>, such as Maintenance</w:t>
      </w:r>
      <w:r w:rsidR="00773286" w:rsidRPr="00CF32BF">
        <w:t>.  Hence, these DSDs</w:t>
      </w:r>
      <w:r w:rsidR="006C6809" w:rsidRPr="00CF32BF">
        <w:t xml:space="preserve"> may cover all of the Non-RIs procured by clause </w:t>
      </w:r>
      <w:r w:rsidR="0081661B" w:rsidRPr="00CF32BF">
        <w:fldChar w:fldCharType="begin"/>
      </w:r>
      <w:r w:rsidR="0081661B" w:rsidRPr="00CF32BF">
        <w:instrText xml:space="preserve"> REF _Ref448744795 \r \h </w:instrText>
      </w:r>
      <w:r w:rsidR="0081661B" w:rsidRPr="00CF32BF">
        <w:fldChar w:fldCharType="separate"/>
      </w:r>
      <w:r w:rsidR="0061767A">
        <w:t>6.2.3</w:t>
      </w:r>
      <w:r w:rsidR="0081661B" w:rsidRPr="00CF32BF">
        <w:fldChar w:fldCharType="end"/>
      </w:r>
      <w:r w:rsidR="00773286" w:rsidRPr="00CF32BF">
        <w:t xml:space="preserve">, in which case </w:t>
      </w:r>
      <w:r w:rsidR="005C28A6" w:rsidRPr="00CF32BF">
        <w:t xml:space="preserve">this clause </w:t>
      </w:r>
      <w:r w:rsidR="00773286" w:rsidRPr="00CF32BF">
        <w:t>can be deleted</w:t>
      </w:r>
      <w:r w:rsidR="005C28A6" w:rsidRPr="00CF32BF">
        <w:t>.  However, the clause may still be required for a limited number of Non-RIs not accessible through those other avenues, in which case the clause should be amended to identify its limited scope.</w:t>
      </w:r>
    </w:p>
    <w:p w14:paraId="19714235" w14:textId="211930EF" w:rsidR="00B722F0" w:rsidRPr="00CF32BF" w:rsidRDefault="00B722F0" w:rsidP="00904A8A">
      <w:pPr>
        <w:pStyle w:val="GuideText-ASDEFCON"/>
      </w:pPr>
      <w:r w:rsidRPr="00CF32BF">
        <w:t xml:space="preserve">Procurement of </w:t>
      </w:r>
      <w:r w:rsidR="007628F3" w:rsidRPr="00CF32BF">
        <w:t>Stock I</w:t>
      </w:r>
      <w:r w:rsidRPr="00CF32BF">
        <w:t xml:space="preserve">tems owned by the Contractor would generally be outside of the purview of the Commonwealth; however, for </w:t>
      </w:r>
      <w:r w:rsidR="007628F3" w:rsidRPr="00CF32BF">
        <w:t>Stock I</w:t>
      </w:r>
      <w:r w:rsidRPr="00CF32BF">
        <w:t>tems considered t</w:t>
      </w:r>
      <w:r w:rsidR="003863C0" w:rsidRPr="00CF32BF">
        <w:t>o be of significant interest (</w:t>
      </w:r>
      <w:r w:rsidRPr="00CF32BF">
        <w:t>e</w:t>
      </w:r>
      <w:r w:rsidR="009A54D6">
        <w:t>g</w:t>
      </w:r>
      <w:r w:rsidR="003863C0" w:rsidRPr="00CF32BF">
        <w:t>,</w:t>
      </w:r>
      <w:r w:rsidRPr="00CF32BF">
        <w:t xml:space="preserve"> are subject to technical regulation or have strategic importance), DSD-SUP-PROC or DSD-SUP-</w:t>
      </w:r>
      <w:r w:rsidR="00DC3D0C">
        <w:t>DESCM</w:t>
      </w:r>
      <w:r w:rsidR="00FF0BE5" w:rsidRPr="00CF32BF">
        <w:t xml:space="preserve"> </w:t>
      </w:r>
      <w:r w:rsidRPr="00CF32BF">
        <w:t>should be used.</w:t>
      </w:r>
    </w:p>
    <w:p w14:paraId="2905BD3A" w14:textId="77777777" w:rsidR="00B722F0" w:rsidRPr="00CF32BF" w:rsidRDefault="00B722F0" w:rsidP="00904A8A">
      <w:pPr>
        <w:pStyle w:val="GuideMarginHead-ASDEFCON"/>
      </w:pPr>
      <w:r w:rsidRPr="00CF32BF">
        <w:rPr>
          <w:u w:val="single"/>
        </w:rPr>
        <w:t>Related Clauses/ Documents</w:t>
      </w:r>
      <w:r w:rsidRPr="00CF32BF">
        <w:t>:</w:t>
      </w:r>
      <w:r w:rsidRPr="00CF32BF">
        <w:tab/>
      </w:r>
    </w:p>
    <w:p w14:paraId="5C3928F8" w14:textId="77777777" w:rsidR="00B722F0" w:rsidRPr="00CF32BF" w:rsidRDefault="00B722F0" w:rsidP="00904A8A">
      <w:pPr>
        <w:pStyle w:val="GuideText-ASDEFCON"/>
      </w:pPr>
      <w:r w:rsidRPr="00CF32BF">
        <w:t>DSD-SUP-PROC</w:t>
      </w:r>
      <w:r w:rsidR="009C1A8B" w:rsidRPr="00CF32BF">
        <w:t>, Procurement Services</w:t>
      </w:r>
    </w:p>
    <w:p w14:paraId="17E59633" w14:textId="6E40CB36" w:rsidR="00B722F0" w:rsidRPr="00CF32BF" w:rsidRDefault="00B722F0" w:rsidP="00904A8A">
      <w:pPr>
        <w:pStyle w:val="GuideText-ASDEFCON"/>
      </w:pPr>
      <w:r w:rsidRPr="00CF32BF">
        <w:t>DSD-SUP-</w:t>
      </w:r>
      <w:r w:rsidR="00DC3D0C">
        <w:t>DESCM</w:t>
      </w:r>
      <w:r w:rsidR="009C1A8B" w:rsidRPr="00CF32BF">
        <w:t>,</w:t>
      </w:r>
      <w:r w:rsidR="00DC3D0C">
        <w:t xml:space="preserve"> Defence</w:t>
      </w:r>
      <w:r w:rsidR="009C1A8B" w:rsidRPr="00CF32BF">
        <w:t xml:space="preserve"> </w:t>
      </w:r>
      <w:r w:rsidR="00FF0BE5">
        <w:t>ERP</w:t>
      </w:r>
      <w:r w:rsidR="009C1A8B" w:rsidRPr="00CF32BF">
        <w:t xml:space="preserve"> Use</w:t>
      </w:r>
      <w:r w:rsidR="00FD58A5">
        <w:t xml:space="preserve"> </w:t>
      </w:r>
      <w:r w:rsidR="00FF0BE5">
        <w:t>–</w:t>
      </w:r>
      <w:r w:rsidR="00FD58A5">
        <w:t xml:space="preserve"> </w:t>
      </w:r>
      <w:r w:rsidR="00DC3D0C">
        <w:t>Supply Chain Management</w:t>
      </w:r>
    </w:p>
    <w:p w14:paraId="5DBFEFC7" w14:textId="77777777" w:rsidR="00B722F0" w:rsidRPr="00CF32BF" w:rsidRDefault="00B722F0" w:rsidP="00904A8A">
      <w:pPr>
        <w:pStyle w:val="GuideMarginHead-ASDEFCON"/>
      </w:pPr>
      <w:r w:rsidRPr="00CF32BF">
        <w:rPr>
          <w:u w:val="single"/>
        </w:rPr>
        <w:t>Optional Clauses</w:t>
      </w:r>
      <w:r w:rsidRPr="00CF32BF">
        <w:t>:</w:t>
      </w:r>
      <w:r w:rsidRPr="00CF32BF">
        <w:tab/>
        <w:t>None</w:t>
      </w:r>
    </w:p>
    <w:p w14:paraId="275E898D" w14:textId="20AAF6FC" w:rsidR="00B722F0" w:rsidRPr="00CF32BF" w:rsidRDefault="007E350B" w:rsidP="00986F3B">
      <w:pPr>
        <w:pStyle w:val="GuideLV3Head-ASDEFCON"/>
      </w:pPr>
      <w:r w:rsidRPr="00CF32BF">
        <w:fldChar w:fldCharType="begin"/>
      </w:r>
      <w:r w:rsidRPr="00CF32BF">
        <w:instrText xml:space="preserve"> REF _Ref232673489 \r \h </w:instrText>
      </w:r>
      <w:r w:rsidR="00264313" w:rsidRPr="00CF32BF">
        <w:instrText xml:space="preserve"> \* MERGEFORMAT </w:instrText>
      </w:r>
      <w:r w:rsidRPr="00CF32BF">
        <w:fldChar w:fldCharType="separate"/>
      </w:r>
      <w:r w:rsidR="0061767A">
        <w:t>6.2.4</w:t>
      </w:r>
      <w:r w:rsidRPr="00CF32BF">
        <w:fldChar w:fldCharType="end"/>
      </w:r>
      <w:r w:rsidR="00B722F0" w:rsidRPr="00CF32BF">
        <w:tab/>
      </w:r>
      <w:r w:rsidR="00B26A4F" w:rsidRPr="00CF32BF">
        <w:fldChar w:fldCharType="begin"/>
      </w:r>
      <w:r w:rsidR="00B26A4F" w:rsidRPr="00CF32BF">
        <w:instrText xml:space="preserve"> REF _Ref232673489 \h </w:instrText>
      </w:r>
      <w:r w:rsidR="00264313" w:rsidRPr="00CF32BF">
        <w:instrText xml:space="preserve"> \* MERGEFORMAT </w:instrText>
      </w:r>
      <w:r w:rsidR="00B26A4F" w:rsidRPr="00CF32BF">
        <w:fldChar w:fldCharType="separate"/>
      </w:r>
      <w:r w:rsidR="0061767A" w:rsidRPr="00CF32BF">
        <w:t>Management of Reserve Stocks</w:t>
      </w:r>
      <w:r w:rsidR="00B26A4F" w:rsidRPr="00CF32BF">
        <w:fldChar w:fldCharType="end"/>
      </w:r>
    </w:p>
    <w:p w14:paraId="70CF9B0B" w14:textId="77777777" w:rsidR="00B722F0" w:rsidRPr="00CF32BF" w:rsidRDefault="00B722F0" w:rsidP="00904A8A">
      <w:pPr>
        <w:pStyle w:val="GuideMarginHead-ASDEFCON"/>
      </w:pPr>
      <w:r w:rsidRPr="00CF32BF">
        <w:rPr>
          <w:u w:val="single"/>
        </w:rPr>
        <w:t>Status</w:t>
      </w:r>
      <w:r w:rsidRPr="00CF32BF">
        <w:rPr>
          <w:rStyle w:val="MarginheadingChar"/>
        </w:rPr>
        <w:t>:</w:t>
      </w:r>
      <w:r w:rsidRPr="00CF32BF">
        <w:tab/>
        <w:t>Optional</w:t>
      </w:r>
    </w:p>
    <w:p w14:paraId="677BF75F" w14:textId="46C0DB64" w:rsidR="00B722F0" w:rsidRPr="00CF32BF" w:rsidRDefault="00B722F0" w:rsidP="00904A8A">
      <w:pPr>
        <w:pStyle w:val="GuideMarginHead-ASDEFCON"/>
      </w:pPr>
      <w:r w:rsidRPr="00CF32BF">
        <w:rPr>
          <w:u w:val="single"/>
        </w:rPr>
        <w:t>Purpose</w:t>
      </w:r>
      <w:r w:rsidRPr="00CF32BF">
        <w:rPr>
          <w:rStyle w:val="MarginheadingChar"/>
        </w:rPr>
        <w:t>:</w:t>
      </w:r>
      <w:r w:rsidRPr="00CF32BF">
        <w:tab/>
        <w:t xml:space="preserve">To require the Contractor to maintain the </w:t>
      </w:r>
      <w:r w:rsidR="00840FAD">
        <w:t>RSQ</w:t>
      </w:r>
      <w:r w:rsidRPr="00CF32BF">
        <w:t>s specified in the Contract.</w:t>
      </w:r>
    </w:p>
    <w:p w14:paraId="1759AEA6" w14:textId="50EADF4E" w:rsidR="001413CB" w:rsidRDefault="00B722F0" w:rsidP="00904A8A">
      <w:pPr>
        <w:pStyle w:val="GuideMarginHead-ASDEFCON"/>
        <w:rPr>
          <w:i/>
        </w:rPr>
      </w:pPr>
      <w:r w:rsidRPr="00CF32BF">
        <w:rPr>
          <w:u w:val="single"/>
        </w:rPr>
        <w:t>Policy</w:t>
      </w:r>
      <w:r w:rsidRPr="00CF32BF">
        <w:rPr>
          <w:rStyle w:val="MarginheadingChar"/>
        </w:rPr>
        <w:t>:</w:t>
      </w:r>
      <w:r w:rsidRPr="00CF32BF">
        <w:tab/>
      </w:r>
      <w:r w:rsidR="001413CB">
        <w:t>PSM</w:t>
      </w:r>
      <w:r w:rsidR="001413CB" w:rsidRPr="001413CB">
        <w:t xml:space="preserve"> Chapter 19 </w:t>
      </w:r>
      <w:r w:rsidR="001413CB">
        <w:rPr>
          <w:i/>
        </w:rPr>
        <w:t>AIMS Consumables</w:t>
      </w:r>
    </w:p>
    <w:p w14:paraId="19CDD374" w14:textId="70BE4269" w:rsidR="006832C5" w:rsidRPr="00CF32BF" w:rsidRDefault="001413CB" w:rsidP="001413CB">
      <w:pPr>
        <w:pStyle w:val="GuideText-ASDEFCON"/>
      </w:pPr>
      <w:r w:rsidRPr="001413CB">
        <w:t xml:space="preserve">PSM Chapter 26 </w:t>
      </w:r>
      <w:r>
        <w:rPr>
          <w:i/>
        </w:rPr>
        <w:t>Requirements Determination for Repairables using AIMS</w:t>
      </w:r>
    </w:p>
    <w:p w14:paraId="0835B7C0" w14:textId="6516741F" w:rsidR="008F0386" w:rsidRPr="00CF32BF" w:rsidRDefault="00B722F0" w:rsidP="00904A8A">
      <w:pPr>
        <w:pStyle w:val="GuideMarginHead-ASDEFCON"/>
      </w:pPr>
      <w:r w:rsidRPr="00CF32BF">
        <w:rPr>
          <w:u w:val="single"/>
        </w:rPr>
        <w:t>Guidance</w:t>
      </w:r>
      <w:r w:rsidRPr="00CF32BF">
        <w:t>:</w:t>
      </w:r>
      <w:r w:rsidRPr="00CF32BF">
        <w:tab/>
        <w:t xml:space="preserve">The drafter should note the definition </w:t>
      </w:r>
      <w:r w:rsidR="00BD2D6E">
        <w:t xml:space="preserve">for </w:t>
      </w:r>
      <w:r w:rsidRPr="00CF32BF">
        <w:t>Reserve Stock in the Glossary.  In certain circumstances, it will be necessary to specify a level of Reserve Stock to be held by the Contractor to meet Surge requirements</w:t>
      </w:r>
      <w:r w:rsidR="007821EE" w:rsidRPr="00CF32BF">
        <w:t>, which enables preparedness requirements to be met</w:t>
      </w:r>
      <w:r w:rsidR="009A54D6">
        <w:t>,</w:t>
      </w:r>
      <w:r w:rsidR="007821EE" w:rsidRPr="00CF32BF">
        <w:t xml:space="preserve"> in accordance with </w:t>
      </w:r>
      <w:r w:rsidR="001413CB">
        <w:t>PSM Chapters 19 and 26</w:t>
      </w:r>
      <w:r w:rsidRPr="00CF32BF">
        <w:t xml:space="preserve">.  </w:t>
      </w:r>
      <w:r w:rsidR="008F0386" w:rsidRPr="00CF32BF">
        <w:t xml:space="preserve">If there is no requirement for the Contractor to hold or maintain </w:t>
      </w:r>
      <w:r w:rsidR="00840FAD">
        <w:t>RSQ</w:t>
      </w:r>
      <w:r w:rsidR="008F0386" w:rsidRPr="00CF32BF">
        <w:t>s under the Contract, the clauses below th</w:t>
      </w:r>
      <w:r w:rsidR="00F702F1" w:rsidRPr="00CF32BF">
        <w:t xml:space="preserve">e heading clause </w:t>
      </w:r>
      <w:r w:rsidR="00F702F1" w:rsidRPr="00CF32BF">
        <w:fldChar w:fldCharType="begin"/>
      </w:r>
      <w:r w:rsidR="00F702F1" w:rsidRPr="00CF32BF">
        <w:instrText xml:space="preserve"> REF _Ref232673489 \r \h </w:instrText>
      </w:r>
      <w:r w:rsidR="00F702F1" w:rsidRPr="00CF32BF">
        <w:fldChar w:fldCharType="separate"/>
      </w:r>
      <w:r w:rsidR="0061767A">
        <w:t>6.2.4</w:t>
      </w:r>
      <w:r w:rsidR="00F702F1" w:rsidRPr="00CF32BF">
        <w:fldChar w:fldCharType="end"/>
      </w:r>
      <w:r w:rsidR="00F702F1" w:rsidRPr="00CF32BF">
        <w:t xml:space="preserve"> should be dele</w:t>
      </w:r>
      <w:r w:rsidR="00EF6A32" w:rsidRPr="00CF32BF">
        <w:t>ted and replaced with a single ‘</w:t>
      </w:r>
      <w:r w:rsidR="00F702F1" w:rsidRPr="00CF32BF">
        <w:t>Not used</w:t>
      </w:r>
      <w:r w:rsidR="00EF6A32" w:rsidRPr="00CF32BF">
        <w:t>’</w:t>
      </w:r>
      <w:r w:rsidR="00F702F1" w:rsidRPr="00CF32BF">
        <w:t>.</w:t>
      </w:r>
    </w:p>
    <w:p w14:paraId="0FD6F37B" w14:textId="12591A0A" w:rsidR="007821EE" w:rsidRPr="00CF32BF" w:rsidRDefault="00840FAD" w:rsidP="00904A8A">
      <w:pPr>
        <w:pStyle w:val="GuideText-ASDEFCON"/>
      </w:pPr>
      <w:r>
        <w:t>RSQ</w:t>
      </w:r>
      <w:r w:rsidR="00B722F0" w:rsidRPr="00CF32BF">
        <w:t xml:space="preserve">s should be </w:t>
      </w:r>
      <w:r w:rsidR="007821EE" w:rsidRPr="00CF32BF">
        <w:t xml:space="preserve">initially </w:t>
      </w:r>
      <w:r w:rsidR="00B722F0" w:rsidRPr="00CF32BF">
        <w:t>set by the Commonwealth</w:t>
      </w:r>
      <w:r w:rsidR="00F53459" w:rsidRPr="00CF32BF">
        <w:t xml:space="preserve"> and </w:t>
      </w:r>
      <w:r w:rsidR="00F702F1" w:rsidRPr="00CF32BF">
        <w:t>listed</w:t>
      </w:r>
      <w:r w:rsidR="00F53459" w:rsidRPr="00CF32BF">
        <w:t xml:space="preserve"> in SOW Annex A</w:t>
      </w:r>
      <w:r w:rsidR="00EF0F99" w:rsidRPr="00CF32BF">
        <w:t xml:space="preserve"> (as entries in an </w:t>
      </w:r>
      <w:r>
        <w:t>RSQ</w:t>
      </w:r>
      <w:r w:rsidR="00EF0F99" w:rsidRPr="00CF32BF">
        <w:t xml:space="preserve"> column in each applicable table</w:t>
      </w:r>
      <w:r w:rsidR="009A54D6">
        <w:t>, or by referencing where the data is located in an information system</w:t>
      </w:r>
      <w:r w:rsidR="00EF0F99" w:rsidRPr="00CF32BF">
        <w:t>)</w:t>
      </w:r>
      <w:r w:rsidR="007821EE" w:rsidRPr="00CF32BF">
        <w:t>,</w:t>
      </w:r>
      <w:r w:rsidR="00B722F0" w:rsidRPr="00CF32BF">
        <w:t xml:space="preserve"> as part of developing the RFT</w:t>
      </w:r>
      <w:r w:rsidR="00F702F1" w:rsidRPr="00CF32BF">
        <w:t>.</w:t>
      </w:r>
      <w:r w:rsidR="00012A9C">
        <w:t xml:space="preserve"> </w:t>
      </w:r>
      <w:r w:rsidR="00B722F0" w:rsidRPr="00CF32BF">
        <w:t xml:space="preserve"> </w:t>
      </w:r>
      <w:r w:rsidR="00F702F1" w:rsidRPr="00CF32BF">
        <w:t>This will</w:t>
      </w:r>
      <w:r w:rsidR="00B722F0" w:rsidRPr="00CF32BF">
        <w:t xml:space="preserve"> ensure that </w:t>
      </w:r>
      <w:r w:rsidR="007821EE" w:rsidRPr="00CF32BF">
        <w:t xml:space="preserve">the </w:t>
      </w:r>
      <w:r w:rsidR="00F702F1" w:rsidRPr="00CF32BF">
        <w:t>tenderers are</w:t>
      </w:r>
      <w:r w:rsidR="007821EE" w:rsidRPr="00CF32BF">
        <w:t xml:space="preserve"> </w:t>
      </w:r>
      <w:r w:rsidR="00F702F1" w:rsidRPr="00CF32BF">
        <w:t>able to assess</w:t>
      </w:r>
      <w:r w:rsidR="007821EE" w:rsidRPr="00CF32BF">
        <w:t xml:space="preserve"> stock holding</w:t>
      </w:r>
      <w:r w:rsidR="009A54D6">
        <w:t>s</w:t>
      </w:r>
      <w:r w:rsidR="007821EE" w:rsidRPr="00CF32BF">
        <w:t xml:space="preserve"> and </w:t>
      </w:r>
      <w:r w:rsidR="009A54D6">
        <w:t xml:space="preserve">perform </w:t>
      </w:r>
      <w:r w:rsidR="00F702F1" w:rsidRPr="00CF32BF">
        <w:t xml:space="preserve">related </w:t>
      </w:r>
      <w:r w:rsidR="007821EE" w:rsidRPr="00CF32BF">
        <w:t xml:space="preserve">inventory management </w:t>
      </w:r>
      <w:r w:rsidR="009A54D6">
        <w:t>processes</w:t>
      </w:r>
      <w:r w:rsidR="007821EE" w:rsidRPr="00CF32BF">
        <w:t>.</w:t>
      </w:r>
      <w:r w:rsidR="00012A9C">
        <w:t xml:space="preserve"> </w:t>
      </w:r>
      <w:r w:rsidR="00B722F0" w:rsidRPr="00CF32BF">
        <w:t xml:space="preserve"> </w:t>
      </w:r>
      <w:r w:rsidR="007821EE" w:rsidRPr="00CF32BF">
        <w:t>U</w:t>
      </w:r>
      <w:r w:rsidR="00B722F0" w:rsidRPr="00CF32BF">
        <w:t xml:space="preserve">pdates to </w:t>
      </w:r>
      <w:r>
        <w:t>RSQ</w:t>
      </w:r>
      <w:r w:rsidR="00B722F0" w:rsidRPr="00CF32BF">
        <w:t xml:space="preserve">s </w:t>
      </w:r>
      <w:r w:rsidR="007821EE" w:rsidRPr="00CF32BF">
        <w:t>may be</w:t>
      </w:r>
      <w:r w:rsidR="00B722F0" w:rsidRPr="00CF32BF">
        <w:t xml:space="preserve"> recommended by the Contractor </w:t>
      </w:r>
      <w:r w:rsidR="007821EE" w:rsidRPr="00CF32BF">
        <w:t xml:space="preserve">in accordance with </w:t>
      </w:r>
      <w:r w:rsidR="00B722F0" w:rsidRPr="00CF32BF">
        <w:t>DSD-SUP-SACC.</w:t>
      </w:r>
    </w:p>
    <w:p w14:paraId="44476809" w14:textId="7F48BAFC" w:rsidR="00EF0F99" w:rsidRPr="00CF32BF" w:rsidRDefault="00EF0F99" w:rsidP="00904A8A">
      <w:pPr>
        <w:pStyle w:val="GuideText-ASDEFCON"/>
      </w:pPr>
      <w:r w:rsidRPr="00CF32BF">
        <w:t>This clause covers the requirement to m</w:t>
      </w:r>
      <w:r w:rsidR="008F0386" w:rsidRPr="00CF32BF">
        <w:t>aint</w:t>
      </w:r>
      <w:r w:rsidRPr="00CF32BF">
        <w:t>ai</w:t>
      </w:r>
      <w:r w:rsidR="008F0386" w:rsidRPr="00CF32BF">
        <w:t xml:space="preserve">n </w:t>
      </w:r>
      <w:r w:rsidR="00840FAD">
        <w:t>RSQ</w:t>
      </w:r>
      <w:r w:rsidR="008F0386" w:rsidRPr="00CF32BF">
        <w:t>s</w:t>
      </w:r>
      <w:r w:rsidRPr="00CF32BF">
        <w:t>, as listed in SOW Annex A,</w:t>
      </w:r>
      <w:r w:rsidR="008F0386" w:rsidRPr="00CF32BF">
        <w:t xml:space="preserve"> and </w:t>
      </w:r>
      <w:r w:rsidRPr="00CF32BF">
        <w:t xml:space="preserve">the </w:t>
      </w:r>
      <w:r w:rsidR="008F0386" w:rsidRPr="00CF32BF">
        <w:t xml:space="preserve">conditions for </w:t>
      </w:r>
      <w:r w:rsidRPr="00CF32BF">
        <w:t xml:space="preserve">the </w:t>
      </w:r>
      <w:r w:rsidR="008F0386" w:rsidRPr="00CF32BF">
        <w:t>release of reserve Stock Item</w:t>
      </w:r>
      <w:r w:rsidRPr="00CF32BF">
        <w:t xml:space="preserve">s.  The conditions for release of reserve stock should be amended, as required, to reflect the </w:t>
      </w:r>
      <w:r w:rsidR="00B26A4F" w:rsidRPr="00CF32BF">
        <w:t xml:space="preserve">business practices of the logistics managers / SPO and the </w:t>
      </w:r>
      <w:r w:rsidR="00960042" w:rsidRPr="00CF32BF">
        <w:t xml:space="preserve">specific </w:t>
      </w:r>
      <w:r w:rsidR="00B26A4F" w:rsidRPr="00CF32BF">
        <w:t>process that would be applicable to the Contract</w:t>
      </w:r>
      <w:r w:rsidR="009A54D6">
        <w:t>.</w:t>
      </w:r>
    </w:p>
    <w:p w14:paraId="026EFD83" w14:textId="7D2810C0" w:rsidR="00B722F0" w:rsidRPr="00CF32BF" w:rsidRDefault="00B722F0" w:rsidP="00904A8A">
      <w:pPr>
        <w:pStyle w:val="GuideText-ASDEFCON"/>
      </w:pPr>
      <w:r w:rsidRPr="00CF32BF">
        <w:t>Following a period of Surge</w:t>
      </w:r>
      <w:r w:rsidR="009575DC" w:rsidRPr="00CF32BF">
        <w:t>,</w:t>
      </w:r>
      <w:r w:rsidRPr="00CF32BF">
        <w:t xml:space="preserve"> where the use of </w:t>
      </w:r>
      <w:r w:rsidR="00940ECE" w:rsidRPr="00CF32BF">
        <w:t xml:space="preserve">reserve stock </w:t>
      </w:r>
      <w:r w:rsidRPr="00CF32BF">
        <w:t xml:space="preserve">has been authorised, the Contractor will need to recover </w:t>
      </w:r>
      <w:r w:rsidR="00B26A4F" w:rsidRPr="00CF32BF">
        <w:t xml:space="preserve">Stock Item holdings to </w:t>
      </w:r>
      <w:r w:rsidRPr="00CF32BF">
        <w:t xml:space="preserve">the </w:t>
      </w:r>
      <w:r w:rsidR="00840FAD">
        <w:t>RSQ</w:t>
      </w:r>
      <w:r w:rsidRPr="00CF32BF">
        <w:t>s</w:t>
      </w:r>
      <w:r w:rsidR="00B26A4F" w:rsidRPr="00CF32BF">
        <w:t>,</w:t>
      </w:r>
      <w:r w:rsidRPr="00CF32BF">
        <w:t xml:space="preserve"> within the shortest possible time, based on:</w:t>
      </w:r>
    </w:p>
    <w:p w14:paraId="77002EB4" w14:textId="77777777" w:rsidR="00B722F0" w:rsidRPr="00CF32BF" w:rsidRDefault="00B722F0" w:rsidP="00986F3B">
      <w:pPr>
        <w:pStyle w:val="GuideSublistLv1-ASDEFCON"/>
      </w:pPr>
      <w:r w:rsidRPr="00CF32BF">
        <w:t>for RIs, the Turn-Around-Time</w:t>
      </w:r>
      <w:r w:rsidR="007706BC" w:rsidRPr="00CF32BF">
        <w:t xml:space="preserve"> (TAT)</w:t>
      </w:r>
      <w:r w:rsidRPr="00CF32BF">
        <w:t>; and</w:t>
      </w:r>
    </w:p>
    <w:p w14:paraId="5D0C9E5C" w14:textId="77777777" w:rsidR="00B722F0" w:rsidRPr="00CF32BF" w:rsidRDefault="00B722F0" w:rsidP="00904A8A">
      <w:pPr>
        <w:pStyle w:val="GuideSublistLv1-ASDEFCON"/>
      </w:pPr>
      <w:r w:rsidRPr="00CF32BF">
        <w:t>for Non</w:t>
      </w:r>
      <w:r w:rsidR="00B26A4F" w:rsidRPr="00CF32BF">
        <w:t>-</w:t>
      </w:r>
      <w:r w:rsidRPr="00CF32BF">
        <w:t xml:space="preserve">RIs, the </w:t>
      </w:r>
      <w:r w:rsidR="00B732E7" w:rsidRPr="00CF32BF">
        <w:t>delivery lead</w:t>
      </w:r>
      <w:r w:rsidRPr="00CF32BF">
        <w:t xml:space="preserve"> </w:t>
      </w:r>
      <w:r w:rsidR="00B732E7" w:rsidRPr="00CF32BF">
        <w:t>time</w:t>
      </w:r>
      <w:r w:rsidRPr="00CF32BF">
        <w:t>; or</w:t>
      </w:r>
    </w:p>
    <w:p w14:paraId="482420A3" w14:textId="77777777" w:rsidR="00B722F0" w:rsidRPr="00CF32BF" w:rsidRDefault="00B722F0" w:rsidP="00904A8A">
      <w:pPr>
        <w:pStyle w:val="GuideSublistLv1-ASDEFCON"/>
      </w:pPr>
      <w:r w:rsidRPr="00CF32BF">
        <w:t>some other time agreed between the parties.</w:t>
      </w:r>
    </w:p>
    <w:p w14:paraId="2D04F8AA" w14:textId="0A4E0E4E" w:rsidR="008F0386" w:rsidRPr="00CF32BF" w:rsidRDefault="00B722F0" w:rsidP="00904A8A">
      <w:pPr>
        <w:pStyle w:val="GuideText-ASDEFCON"/>
      </w:pPr>
      <w:r w:rsidRPr="00CF32BF">
        <w:t xml:space="preserve">The drafter will need to pay special attention to this requirement as many </w:t>
      </w:r>
      <w:r w:rsidR="007628F3" w:rsidRPr="00CF32BF">
        <w:t>Stock I</w:t>
      </w:r>
      <w:r w:rsidRPr="00CF32BF">
        <w:t>tems</w:t>
      </w:r>
      <w:r w:rsidR="009575DC" w:rsidRPr="00CF32BF">
        <w:t>,</w:t>
      </w:r>
      <w:r w:rsidRPr="00CF32BF">
        <w:t xml:space="preserve"> which constitute the </w:t>
      </w:r>
      <w:r w:rsidR="00840FAD">
        <w:t>RSQ</w:t>
      </w:r>
      <w:r w:rsidR="005764F2">
        <w:t>s</w:t>
      </w:r>
      <w:r w:rsidR="009575DC" w:rsidRPr="00CF32BF">
        <w:t>,</w:t>
      </w:r>
      <w:r w:rsidRPr="00CF32BF">
        <w:t xml:space="preserve"> may take time to come back into the Contractor’s control, especially if the </w:t>
      </w:r>
      <w:r w:rsidR="007628F3" w:rsidRPr="00CF32BF">
        <w:t>Stock I</w:t>
      </w:r>
      <w:r w:rsidRPr="00CF32BF">
        <w:t xml:space="preserve">tems </w:t>
      </w:r>
      <w:r w:rsidR="005764F2">
        <w:t>were</w:t>
      </w:r>
      <w:r w:rsidRPr="00CF32BF">
        <w:t xml:space="preserve"> moved offshore.  </w:t>
      </w:r>
      <w:r w:rsidR="00B26A4F" w:rsidRPr="00CF32BF">
        <w:t xml:space="preserve">In such circumstances the subclause list </w:t>
      </w:r>
      <w:r w:rsidR="00C304BE" w:rsidRPr="00CF32BF">
        <w:t xml:space="preserve">under clause </w:t>
      </w:r>
      <w:r w:rsidR="00C304BE" w:rsidRPr="00CF32BF">
        <w:fldChar w:fldCharType="begin"/>
      </w:r>
      <w:r w:rsidR="00C304BE" w:rsidRPr="00CF32BF">
        <w:instrText xml:space="preserve"> REF _Ref211307801 \r \h </w:instrText>
      </w:r>
      <w:r w:rsidR="00C304BE" w:rsidRPr="00CF32BF">
        <w:fldChar w:fldCharType="separate"/>
      </w:r>
      <w:r w:rsidR="0061767A">
        <w:t>6.2.4.2</w:t>
      </w:r>
      <w:r w:rsidR="00C304BE" w:rsidRPr="00CF32BF">
        <w:fldChar w:fldCharType="end"/>
      </w:r>
      <w:r w:rsidR="00C304BE" w:rsidRPr="00CF32BF">
        <w:t xml:space="preserve"> </w:t>
      </w:r>
      <w:r w:rsidR="00B26A4F" w:rsidRPr="00CF32BF">
        <w:t>may require further development.</w:t>
      </w:r>
    </w:p>
    <w:p w14:paraId="32C4575E" w14:textId="77777777" w:rsidR="00B722F0" w:rsidRPr="00CF32BF" w:rsidRDefault="00B722F0" w:rsidP="00904A8A">
      <w:pPr>
        <w:pStyle w:val="GuideMarginHead-ASDEFCON"/>
      </w:pPr>
      <w:r w:rsidRPr="00CF32BF">
        <w:rPr>
          <w:u w:val="single"/>
        </w:rPr>
        <w:t>Related Clauses/ Documents</w:t>
      </w:r>
      <w:r w:rsidRPr="00CF32BF">
        <w:t>:</w:t>
      </w:r>
    </w:p>
    <w:p w14:paraId="3158812C" w14:textId="77777777" w:rsidR="00B722F0" w:rsidRPr="00CF32BF" w:rsidRDefault="00B722F0" w:rsidP="00904A8A">
      <w:pPr>
        <w:pStyle w:val="GuideText-ASDEFCON"/>
      </w:pPr>
      <w:r w:rsidRPr="00CF32BF">
        <w:t>Annex A to the SOW</w:t>
      </w:r>
    </w:p>
    <w:p w14:paraId="2B604E86" w14:textId="77777777" w:rsidR="007821EE" w:rsidRPr="00CF32BF" w:rsidRDefault="007821EE" w:rsidP="00904A8A">
      <w:pPr>
        <w:pStyle w:val="GuideText-ASDEFCON"/>
      </w:pPr>
      <w:r w:rsidRPr="00CF32BF">
        <w:t>DSD-SUP-SACC, Stock Assessment, Codification and Cataloguing</w:t>
      </w:r>
    </w:p>
    <w:p w14:paraId="28B146D8" w14:textId="77777777" w:rsidR="00B722F0" w:rsidRPr="00CF32BF" w:rsidRDefault="00B722F0" w:rsidP="00904A8A">
      <w:pPr>
        <w:pStyle w:val="GuideMarginHead-ASDEFCON"/>
      </w:pPr>
      <w:r w:rsidRPr="00CF32BF">
        <w:rPr>
          <w:u w:val="single"/>
        </w:rPr>
        <w:t>Optional Clauses</w:t>
      </w:r>
      <w:r w:rsidRPr="00CF32BF">
        <w:t>:</w:t>
      </w:r>
      <w:r w:rsidRPr="00CF32BF">
        <w:tab/>
        <w:t>None</w:t>
      </w:r>
    </w:p>
    <w:p w14:paraId="33F78FFB" w14:textId="30461FC5" w:rsidR="00B722F0" w:rsidRPr="00CF32BF" w:rsidRDefault="007E350B" w:rsidP="00986F3B">
      <w:pPr>
        <w:pStyle w:val="GuideLV3Head-ASDEFCON"/>
      </w:pPr>
      <w:r w:rsidRPr="00CF32BF">
        <w:fldChar w:fldCharType="begin"/>
      </w:r>
      <w:r w:rsidRPr="00CF32BF">
        <w:instrText xml:space="preserve"> REF _Ref232673501 \r \h </w:instrText>
      </w:r>
      <w:r w:rsidR="00264313" w:rsidRPr="00CF32BF">
        <w:instrText xml:space="preserve"> \* MERGEFORMAT </w:instrText>
      </w:r>
      <w:r w:rsidRPr="00CF32BF">
        <w:fldChar w:fldCharType="separate"/>
      </w:r>
      <w:r w:rsidR="0061767A">
        <w:t>6.2.5</w:t>
      </w:r>
      <w:r w:rsidRPr="00CF32BF">
        <w:fldChar w:fldCharType="end"/>
      </w:r>
      <w:r w:rsidR="00B722F0" w:rsidRPr="00CF32BF">
        <w:tab/>
      </w:r>
      <w:r w:rsidR="00B26A4F" w:rsidRPr="00CF32BF">
        <w:fldChar w:fldCharType="begin"/>
      </w:r>
      <w:r w:rsidR="00B26A4F" w:rsidRPr="00CF32BF">
        <w:instrText xml:space="preserve"> REF _Ref378158447 \h </w:instrText>
      </w:r>
      <w:r w:rsidR="00264313" w:rsidRPr="00CF32BF">
        <w:instrText xml:space="preserve"> \* MERGEFORMAT </w:instrText>
      </w:r>
      <w:r w:rsidR="00B26A4F" w:rsidRPr="00CF32BF">
        <w:fldChar w:fldCharType="separate"/>
      </w:r>
      <w:r w:rsidR="0061767A" w:rsidRPr="00CF32BF">
        <w:t>Care for Contractor-held Stock Items in Storage</w:t>
      </w:r>
      <w:r w:rsidR="00B26A4F" w:rsidRPr="00CF32BF">
        <w:fldChar w:fldCharType="end"/>
      </w:r>
    </w:p>
    <w:p w14:paraId="3B5B5CE9" w14:textId="77777777" w:rsidR="00B722F0" w:rsidRPr="00CF32BF" w:rsidRDefault="00B722F0" w:rsidP="00904A8A">
      <w:pPr>
        <w:pStyle w:val="GuideMarginHead-ASDEFCON"/>
      </w:pPr>
      <w:r w:rsidRPr="00CF32BF">
        <w:rPr>
          <w:u w:val="single"/>
        </w:rPr>
        <w:t>Status</w:t>
      </w:r>
      <w:r w:rsidRPr="00CF32BF">
        <w:rPr>
          <w:rStyle w:val="MarginheadingChar"/>
        </w:rPr>
        <w:t>:</w:t>
      </w:r>
      <w:r w:rsidRPr="00CF32BF">
        <w:tab/>
        <w:t>Optional</w:t>
      </w:r>
    </w:p>
    <w:p w14:paraId="3B08307C" w14:textId="12879162" w:rsidR="00B722F0" w:rsidRPr="00CF32BF" w:rsidRDefault="00B722F0" w:rsidP="00904A8A">
      <w:pPr>
        <w:pStyle w:val="GuideMarginHead-ASDEFCON"/>
      </w:pPr>
      <w:r w:rsidRPr="00CF32BF">
        <w:rPr>
          <w:u w:val="single"/>
        </w:rPr>
        <w:t>Purpose</w:t>
      </w:r>
      <w:r w:rsidRPr="00CF32BF">
        <w:rPr>
          <w:rStyle w:val="MarginheadingChar"/>
        </w:rPr>
        <w:t>:</w:t>
      </w:r>
      <w:r w:rsidRPr="00CF32BF">
        <w:tab/>
        <w:t>To require the Contractor to care for Contractor-held Stock</w:t>
      </w:r>
      <w:r w:rsidR="00CB1027" w:rsidRPr="00CF32BF">
        <w:t xml:space="preserve"> Items</w:t>
      </w:r>
      <w:r w:rsidR="00E23771" w:rsidRPr="00CF32BF">
        <w:t xml:space="preserve"> held in storage</w:t>
      </w:r>
      <w:r w:rsidRPr="00CF32BF">
        <w:t xml:space="preserve">, including </w:t>
      </w:r>
      <w:r w:rsidR="005764F2">
        <w:t xml:space="preserve">when waiting for or </w:t>
      </w:r>
      <w:r w:rsidRPr="00CF32BF">
        <w:t xml:space="preserve">undertaking Maintenance of </w:t>
      </w:r>
      <w:r w:rsidR="00CB1027" w:rsidRPr="00CF32BF">
        <w:t xml:space="preserve">those </w:t>
      </w:r>
      <w:r w:rsidRPr="00CF32BF">
        <w:t>Stock</w:t>
      </w:r>
      <w:r w:rsidR="00CB1027" w:rsidRPr="00CF32BF">
        <w:t xml:space="preserve"> Items</w:t>
      </w:r>
      <w:r w:rsidRPr="00CF32BF">
        <w:t>.</w:t>
      </w:r>
    </w:p>
    <w:p w14:paraId="4438D6B8" w14:textId="77777777" w:rsidR="00B722F0" w:rsidRPr="00CF32BF" w:rsidRDefault="00B722F0" w:rsidP="00904A8A">
      <w:pPr>
        <w:pStyle w:val="GuideMarginHead-ASDEFCON"/>
      </w:pPr>
      <w:r w:rsidRPr="00CF32BF">
        <w:rPr>
          <w:u w:val="single"/>
        </w:rPr>
        <w:t>Policy</w:t>
      </w:r>
      <w:r w:rsidRPr="00CF32BF">
        <w:rPr>
          <w:rStyle w:val="MarginheadingChar"/>
        </w:rPr>
        <w:t>:</w:t>
      </w:r>
      <w:r w:rsidRPr="00CF32BF">
        <w:tab/>
        <w:t>TBD</w:t>
      </w:r>
    </w:p>
    <w:p w14:paraId="53922A3B" w14:textId="4E61D20D" w:rsidR="00B722F0" w:rsidRPr="00CF32BF" w:rsidRDefault="00B722F0" w:rsidP="00904A8A">
      <w:pPr>
        <w:pStyle w:val="GuideMarginHead-ASDEFCON"/>
      </w:pPr>
      <w:r w:rsidRPr="00CF32BF">
        <w:rPr>
          <w:u w:val="single"/>
        </w:rPr>
        <w:t>Guidance</w:t>
      </w:r>
      <w:r w:rsidRPr="00CF32BF">
        <w:t>:</w:t>
      </w:r>
      <w:r w:rsidRPr="00CF32BF">
        <w:tab/>
        <w:t>This clause is a generic requir</w:t>
      </w:r>
      <w:r w:rsidR="005764F2">
        <w:t>ement for</w:t>
      </w:r>
      <w:r w:rsidRPr="00CF32BF">
        <w:t xml:space="preserve"> the Contractor to take care of Contractor-held Stock </w:t>
      </w:r>
      <w:r w:rsidR="00CB1027" w:rsidRPr="00CF32BF">
        <w:t xml:space="preserve">Items </w:t>
      </w:r>
      <w:r w:rsidRPr="00CF32BF">
        <w:t>(both Commonwealth-owned and Contractor-owned)</w:t>
      </w:r>
      <w:r w:rsidR="009575DC" w:rsidRPr="00CF32BF">
        <w:t xml:space="preserve"> whilst in storage</w:t>
      </w:r>
      <w:r w:rsidR="005764F2">
        <w:t>, acknowledging that there may be associated activities and costs</w:t>
      </w:r>
      <w:r w:rsidRPr="00CF32BF">
        <w:t xml:space="preserve">.  Drafters should note that </w:t>
      </w:r>
      <w:r w:rsidR="009575DC" w:rsidRPr="00CF32BF">
        <w:t xml:space="preserve">a general </w:t>
      </w:r>
      <w:r w:rsidRPr="00CF32BF">
        <w:t xml:space="preserve">liability for </w:t>
      </w:r>
      <w:r w:rsidR="007628F3" w:rsidRPr="00CF32BF">
        <w:t>Stock I</w:t>
      </w:r>
      <w:r w:rsidRPr="00CF32BF">
        <w:t xml:space="preserve">tems is addressed in the </w:t>
      </w:r>
      <w:r w:rsidR="007628F3" w:rsidRPr="00CF32BF">
        <w:t>COC</w:t>
      </w:r>
      <w:r w:rsidR="009575DC" w:rsidRPr="00CF32BF">
        <w:t xml:space="preserve"> and care of all CMCA under SOW clause </w:t>
      </w:r>
      <w:r w:rsidR="009100F8" w:rsidRPr="00CF32BF">
        <w:t>3.11.3</w:t>
      </w:r>
      <w:r w:rsidRPr="00CF32BF">
        <w:t>.</w:t>
      </w:r>
      <w:r w:rsidR="008D7A2B" w:rsidRPr="00CF32BF">
        <w:t xml:space="preserve">  If not required</w:t>
      </w:r>
      <w:r w:rsidR="006C49FA">
        <w:t>,</w:t>
      </w:r>
      <w:r w:rsidR="008D7A2B" w:rsidRPr="00CF32BF">
        <w:t xml:space="preserve"> the clause below the heading ca</w:t>
      </w:r>
      <w:r w:rsidR="00EF6A32" w:rsidRPr="00CF32BF">
        <w:t>n be deleted and replaced with ‘</w:t>
      </w:r>
      <w:r w:rsidR="008D7A2B" w:rsidRPr="00CF32BF">
        <w:t>Not used</w:t>
      </w:r>
      <w:r w:rsidR="00EF6A32" w:rsidRPr="00CF32BF">
        <w:t>’</w:t>
      </w:r>
      <w:r w:rsidR="008D7A2B" w:rsidRPr="00CF32BF">
        <w:t>.</w:t>
      </w:r>
    </w:p>
    <w:p w14:paraId="296B0E06" w14:textId="222DA2B5" w:rsidR="005049AD" w:rsidRPr="00CF32BF" w:rsidRDefault="009575DC" w:rsidP="00904A8A">
      <w:pPr>
        <w:pStyle w:val="GuideText-ASDEFCON"/>
      </w:pPr>
      <w:r w:rsidRPr="00CF32BF">
        <w:t xml:space="preserve">Care, </w:t>
      </w:r>
      <w:r w:rsidR="005049AD" w:rsidRPr="00CF32BF">
        <w:t>including</w:t>
      </w:r>
      <w:r w:rsidRPr="00CF32BF">
        <w:t xml:space="preserve"> Maintenance</w:t>
      </w:r>
      <w:r w:rsidR="005049AD" w:rsidRPr="00CF32BF">
        <w:t xml:space="preserve"> </w:t>
      </w:r>
      <w:r w:rsidR="005764F2">
        <w:t xml:space="preserve">activities to be performed </w:t>
      </w:r>
      <w:r w:rsidR="005049AD" w:rsidRPr="00CF32BF">
        <w:t>when</w:t>
      </w:r>
      <w:r w:rsidRPr="00CF32BF">
        <w:t xml:space="preserve"> </w:t>
      </w:r>
      <w:r w:rsidR="005764F2">
        <w:t xml:space="preserve">an item is </w:t>
      </w:r>
      <w:r w:rsidRPr="00CF32BF">
        <w:t xml:space="preserve">in Storage, is addressed in this clause.  </w:t>
      </w:r>
      <w:r w:rsidR="005049AD" w:rsidRPr="00CF32BF">
        <w:t xml:space="preserve">If the Products require more significant preservation and Preventive Maintenance, including specified procedures for the preparation and retrieval from long-term storage, then drafters should use the Long Term Storage requirements at clause 6.2.4 of DSD-SUP-W&amp;D. </w:t>
      </w:r>
      <w:r w:rsidR="008D7A2B" w:rsidRPr="00CF32BF">
        <w:t xml:space="preserve"> If all such requirements will be covered through DSD-SUP-W&amp;D then this clause ma</w:t>
      </w:r>
      <w:r w:rsidR="00EF6A32" w:rsidRPr="00CF32BF">
        <w:t>y be deleted and replaced with ‘</w:t>
      </w:r>
      <w:r w:rsidR="008D7A2B" w:rsidRPr="00CF32BF">
        <w:t>Not used’.</w:t>
      </w:r>
    </w:p>
    <w:p w14:paraId="0B05C7F0" w14:textId="19C40CE6" w:rsidR="009575DC" w:rsidRPr="00CF32BF" w:rsidRDefault="009575DC" w:rsidP="00904A8A">
      <w:pPr>
        <w:pStyle w:val="GuideText-ASDEFCON"/>
      </w:pPr>
      <w:r w:rsidRPr="00CF32BF">
        <w:t>While maintenance in storage applies primarily to Commonwealth-owned Stock Items, the drafter should consider whether a subset of Contractor-owned Stock Items should be addressed.  Such Stock Items may be those that have significant technical regulatory implications.</w:t>
      </w:r>
    </w:p>
    <w:p w14:paraId="77D3E7CC" w14:textId="6967380A" w:rsidR="00B722F0" w:rsidRPr="00CF32BF" w:rsidRDefault="00B50632" w:rsidP="00C67D6E">
      <w:pPr>
        <w:pStyle w:val="GuideText-ASDEFCON"/>
      </w:pPr>
      <w:r>
        <w:t>R</w:t>
      </w:r>
      <w:r w:rsidR="00B722F0" w:rsidRPr="00CF32BF">
        <w:t xml:space="preserve">efer to the Glossary </w:t>
      </w:r>
      <w:r w:rsidR="00E23771" w:rsidRPr="00CF32BF">
        <w:t>for</w:t>
      </w:r>
      <w:r w:rsidR="00B722F0" w:rsidRPr="00CF32BF">
        <w:t xml:space="preserve"> the difference between Storage and Warehousing.</w:t>
      </w:r>
    </w:p>
    <w:p w14:paraId="1770845C" w14:textId="77777777" w:rsidR="00B722F0" w:rsidRPr="00CF32BF" w:rsidRDefault="00B722F0" w:rsidP="00904A8A">
      <w:pPr>
        <w:pStyle w:val="GuideMarginHead-ASDEFCON"/>
      </w:pPr>
      <w:r w:rsidRPr="00CF32BF">
        <w:rPr>
          <w:u w:val="single"/>
        </w:rPr>
        <w:t>Related Clauses/ Documents</w:t>
      </w:r>
      <w:r w:rsidRPr="00CF32BF">
        <w:t>:</w:t>
      </w:r>
    </w:p>
    <w:p w14:paraId="52926BA7" w14:textId="77777777" w:rsidR="00B722F0" w:rsidRPr="00CF32BF" w:rsidRDefault="00EF0F99" w:rsidP="00904A8A">
      <w:pPr>
        <w:pStyle w:val="GuideText-ASDEFCON"/>
      </w:pPr>
      <w:r w:rsidRPr="00CF32BF">
        <w:t>COC</w:t>
      </w:r>
      <w:r w:rsidRPr="00CF32BF" w:rsidDel="002E3CB8">
        <w:t xml:space="preserve"> </w:t>
      </w:r>
      <w:r w:rsidRPr="00CF32BF">
        <w:t xml:space="preserve">clause </w:t>
      </w:r>
      <w:r w:rsidR="00154D01" w:rsidRPr="00CF32BF">
        <w:t>10.8</w:t>
      </w:r>
      <w:r w:rsidRPr="00CF32BF">
        <w:t>,</w:t>
      </w:r>
      <w:r w:rsidR="00B722F0" w:rsidRPr="00CF32BF">
        <w:t xml:space="preserve"> </w:t>
      </w:r>
      <w:r w:rsidR="00154D01" w:rsidRPr="00CF32BF">
        <w:t>Loss of or Damage to Commonwealth Property</w:t>
      </w:r>
      <w:r w:rsidR="00B722F0" w:rsidRPr="00CF32BF">
        <w:t>.</w:t>
      </w:r>
    </w:p>
    <w:p w14:paraId="5638C247" w14:textId="77777777" w:rsidR="006155CE" w:rsidRPr="00CF32BF" w:rsidRDefault="006155CE" w:rsidP="00904A8A">
      <w:pPr>
        <w:pStyle w:val="GuideText-ASDEFCON"/>
      </w:pPr>
      <w:r w:rsidRPr="00CF32BF">
        <w:t xml:space="preserve">SOW clause </w:t>
      </w:r>
      <w:r w:rsidR="009100F8" w:rsidRPr="00CF32BF">
        <w:t>3.11.3</w:t>
      </w:r>
      <w:r w:rsidRPr="00CF32BF">
        <w:t xml:space="preserve">, </w:t>
      </w:r>
      <w:r w:rsidR="008D7A2B" w:rsidRPr="00CF32BF">
        <w:t xml:space="preserve">Care of </w:t>
      </w:r>
      <w:r w:rsidRPr="00CF32BF">
        <w:t>Contractor Managed Commonwealth Assets.</w:t>
      </w:r>
    </w:p>
    <w:p w14:paraId="5A820B1D" w14:textId="77777777" w:rsidR="008D7A2B" w:rsidRPr="00CF32BF" w:rsidRDefault="008D7A2B" w:rsidP="00904A8A">
      <w:pPr>
        <w:pStyle w:val="GuideText-ASDEFCON"/>
      </w:pPr>
      <w:r w:rsidRPr="00CF32BF">
        <w:t>DSD-SUP-W&amp;D, for long term storage requirements.</w:t>
      </w:r>
    </w:p>
    <w:p w14:paraId="49F131E6" w14:textId="77777777" w:rsidR="00B722F0" w:rsidRPr="00CF32BF" w:rsidRDefault="00B722F0" w:rsidP="00904A8A">
      <w:pPr>
        <w:pStyle w:val="GuideMarginHead-ASDEFCON"/>
      </w:pPr>
      <w:r w:rsidRPr="00CF32BF">
        <w:rPr>
          <w:u w:val="single"/>
        </w:rPr>
        <w:t>Optional Clauses</w:t>
      </w:r>
      <w:r w:rsidRPr="00CF32BF">
        <w:t>:</w:t>
      </w:r>
      <w:r w:rsidRPr="00CF32BF">
        <w:tab/>
        <w:t>None</w:t>
      </w:r>
    </w:p>
    <w:p w14:paraId="451420A4" w14:textId="1E374CA9" w:rsidR="00B722F0" w:rsidRPr="00CF32BF" w:rsidRDefault="007E350B" w:rsidP="00986F3B">
      <w:pPr>
        <w:pStyle w:val="GuideLV3Head-ASDEFCON"/>
      </w:pPr>
      <w:r w:rsidRPr="00CF32BF">
        <w:fldChar w:fldCharType="begin"/>
      </w:r>
      <w:r w:rsidRPr="00CF32BF">
        <w:instrText xml:space="preserve"> REF _Ref232673510 \r \h </w:instrText>
      </w:r>
      <w:r w:rsidR="00783C4C" w:rsidRPr="00CF32BF">
        <w:instrText xml:space="preserve"> \* MERGEFORMAT </w:instrText>
      </w:r>
      <w:r w:rsidRPr="00CF32BF">
        <w:fldChar w:fldCharType="separate"/>
      </w:r>
      <w:r w:rsidR="0061767A">
        <w:t>6.2.6</w:t>
      </w:r>
      <w:r w:rsidRPr="00CF32BF">
        <w:fldChar w:fldCharType="end"/>
      </w:r>
      <w:r w:rsidR="00B722F0" w:rsidRPr="00CF32BF">
        <w:tab/>
      </w:r>
      <w:r w:rsidR="00E23771" w:rsidRPr="00CF32BF">
        <w:fldChar w:fldCharType="begin"/>
      </w:r>
      <w:r w:rsidR="00E23771" w:rsidRPr="00CF32BF">
        <w:instrText xml:space="preserve"> REF _Ref232673510 \h </w:instrText>
      </w:r>
      <w:r w:rsidR="00264313" w:rsidRPr="00CF32BF">
        <w:instrText xml:space="preserve"> \* MERGEFORMAT </w:instrText>
      </w:r>
      <w:r w:rsidR="00E23771" w:rsidRPr="00CF32BF">
        <w:fldChar w:fldCharType="separate"/>
      </w:r>
      <w:r w:rsidR="0061767A" w:rsidRPr="00CF32BF">
        <w:t>Delivery of Stock Items</w:t>
      </w:r>
      <w:r w:rsidR="00E23771" w:rsidRPr="00CF32BF">
        <w:fldChar w:fldCharType="end"/>
      </w:r>
    </w:p>
    <w:p w14:paraId="3035167C" w14:textId="77777777" w:rsidR="00B722F0" w:rsidRPr="00CF32BF" w:rsidRDefault="00B722F0" w:rsidP="009C5DF3">
      <w:pPr>
        <w:pStyle w:val="GuideMarginHead-ASDEFCON"/>
      </w:pPr>
      <w:r w:rsidRPr="00CF32BF">
        <w:rPr>
          <w:u w:val="single"/>
        </w:rPr>
        <w:t>Status</w:t>
      </w:r>
      <w:r w:rsidRPr="00CF32BF">
        <w:rPr>
          <w:rStyle w:val="MarginheadingChar"/>
        </w:rPr>
        <w:t>:</w:t>
      </w:r>
      <w:r w:rsidRPr="00CF32BF">
        <w:tab/>
        <w:t>Optional</w:t>
      </w:r>
    </w:p>
    <w:p w14:paraId="7FAC63E4" w14:textId="77777777" w:rsidR="00B722F0" w:rsidRPr="00CF32BF" w:rsidRDefault="00B722F0" w:rsidP="009C5DF3">
      <w:pPr>
        <w:pStyle w:val="GuideMarginHead-ASDEFCON"/>
      </w:pPr>
      <w:r w:rsidRPr="00CF32BF">
        <w:rPr>
          <w:u w:val="single"/>
        </w:rPr>
        <w:t>Purpose</w:t>
      </w:r>
      <w:r w:rsidRPr="00CF32BF">
        <w:rPr>
          <w:rStyle w:val="MarginheadingChar"/>
        </w:rPr>
        <w:t>:</w:t>
      </w:r>
      <w:r w:rsidRPr="00CF32BF">
        <w:tab/>
        <w:t xml:space="preserve">To require the Contractor to deliver Stock </w:t>
      </w:r>
      <w:r w:rsidR="00CB1027" w:rsidRPr="00CF32BF">
        <w:t xml:space="preserve">Items </w:t>
      </w:r>
      <w:r w:rsidRPr="00CF32BF">
        <w:t>to the delivery points defined in the Contract.</w:t>
      </w:r>
    </w:p>
    <w:p w14:paraId="138121A9" w14:textId="1264ABDF" w:rsidR="00B722F0" w:rsidRPr="0052528A" w:rsidRDefault="00B722F0" w:rsidP="009C5DF3">
      <w:pPr>
        <w:pStyle w:val="GuideMarginHead-ASDEFCON"/>
      </w:pPr>
      <w:r w:rsidRPr="00CF32BF">
        <w:rPr>
          <w:u w:val="single"/>
        </w:rPr>
        <w:t>Policy</w:t>
      </w:r>
      <w:r w:rsidRPr="00CF32BF">
        <w:rPr>
          <w:rStyle w:val="MarginheadingChar"/>
        </w:rPr>
        <w:t>:</w:t>
      </w:r>
      <w:r w:rsidRPr="00CF32BF">
        <w:tab/>
      </w:r>
      <w:r w:rsidR="00F14BE5">
        <w:t>TBD</w:t>
      </w:r>
    </w:p>
    <w:p w14:paraId="5BF4FF60" w14:textId="30D3EC1E" w:rsidR="003617BD" w:rsidRPr="00CF32BF" w:rsidRDefault="00B722F0" w:rsidP="009C5DF3">
      <w:pPr>
        <w:pStyle w:val="GuideMarginHead-ASDEFCON"/>
      </w:pPr>
      <w:r w:rsidRPr="00CF32BF">
        <w:rPr>
          <w:u w:val="single"/>
        </w:rPr>
        <w:t>Guidance</w:t>
      </w:r>
      <w:r w:rsidRPr="00CF32BF">
        <w:t>:</w:t>
      </w:r>
      <w:r w:rsidRPr="00CF32BF">
        <w:tab/>
      </w:r>
      <w:r w:rsidR="003617BD" w:rsidRPr="00CF32BF">
        <w:t xml:space="preserve">This clause </w:t>
      </w:r>
      <w:r w:rsidR="00F14BE5">
        <w:t>will</w:t>
      </w:r>
      <w:r w:rsidR="00F14BE5" w:rsidRPr="00CF32BF">
        <w:t xml:space="preserve"> </w:t>
      </w:r>
      <w:r w:rsidR="003617BD" w:rsidRPr="00CF32BF">
        <w:t xml:space="preserve">be required in most Contracts that include Supply Services; however, if the provision of Stock Items will only be </w:t>
      </w:r>
      <w:r w:rsidR="00022047">
        <w:t>for</w:t>
      </w:r>
      <w:r w:rsidR="00F14BE5">
        <w:t xml:space="preserve"> </w:t>
      </w:r>
      <w:r w:rsidR="00960042" w:rsidRPr="00CF32BF">
        <w:t xml:space="preserve">Defence Personnel going to </w:t>
      </w:r>
      <w:r w:rsidR="003617BD" w:rsidRPr="00CF32BF">
        <w:t>Contractor-operated store</w:t>
      </w:r>
      <w:r w:rsidR="00960042" w:rsidRPr="00CF32BF">
        <w:t>s</w:t>
      </w:r>
      <w:r w:rsidR="00BD5031" w:rsidRPr="00CF32BF">
        <w:t xml:space="preserve"> </w:t>
      </w:r>
      <w:r w:rsidR="00960042" w:rsidRPr="00CF32BF">
        <w:t xml:space="preserve">(ie, in GFF or otherwise located near </w:t>
      </w:r>
      <w:r w:rsidR="00F14BE5">
        <w:t>a</w:t>
      </w:r>
      <w:r w:rsidR="00F14BE5" w:rsidRPr="00CF32BF">
        <w:t xml:space="preserve"> </w:t>
      </w:r>
      <w:r w:rsidR="00960042" w:rsidRPr="00CF32BF">
        <w:t>Defence unit)</w:t>
      </w:r>
      <w:r w:rsidR="003617BD" w:rsidRPr="00CF32BF">
        <w:t>, then this clause may not be required and all subclauses can be deleted and replaced with a single ‘Not used’.</w:t>
      </w:r>
    </w:p>
    <w:p w14:paraId="60F5DB71" w14:textId="31C62AB1" w:rsidR="00BD5031" w:rsidRPr="00CF32BF" w:rsidRDefault="005C0DA6" w:rsidP="009C5DF3">
      <w:pPr>
        <w:pStyle w:val="GuideText-ASDEFCON"/>
      </w:pPr>
      <w:r w:rsidRPr="00CF32BF">
        <w:t xml:space="preserve">Clause </w:t>
      </w:r>
      <w:r w:rsidRPr="00CF32BF">
        <w:fldChar w:fldCharType="begin"/>
      </w:r>
      <w:r w:rsidRPr="00CF32BF">
        <w:instrText xml:space="preserve"> REF _Ref378229871 \r \h </w:instrText>
      </w:r>
      <w:r w:rsidRPr="00CF32BF">
        <w:fldChar w:fldCharType="separate"/>
      </w:r>
      <w:r w:rsidR="0061767A">
        <w:t>6.2.6.1</w:t>
      </w:r>
      <w:r w:rsidRPr="00CF32BF">
        <w:fldChar w:fldCharType="end"/>
      </w:r>
      <w:r w:rsidRPr="00CF32BF">
        <w:t xml:space="preserve"> </w:t>
      </w:r>
      <w:r w:rsidR="00F14BE5" w:rsidRPr="00CF32BF">
        <w:t>require</w:t>
      </w:r>
      <w:r w:rsidR="00F14BE5">
        <w:t>s</w:t>
      </w:r>
      <w:r w:rsidR="00F14BE5" w:rsidRPr="00CF32BF">
        <w:t xml:space="preserve"> </w:t>
      </w:r>
      <w:r w:rsidRPr="00CF32BF">
        <w:t xml:space="preserve">the Contractor to satisfy </w:t>
      </w:r>
      <w:r w:rsidR="00BD5031" w:rsidRPr="00CF32BF">
        <w:t>Demands</w:t>
      </w:r>
      <w:r w:rsidRPr="00CF32BF">
        <w:t xml:space="preserve"> </w:t>
      </w:r>
      <w:r w:rsidR="00F14BE5">
        <w:t>from</w:t>
      </w:r>
      <w:r w:rsidRPr="00CF32BF">
        <w:t xml:space="preserve"> </w:t>
      </w:r>
      <w:r w:rsidR="00773286" w:rsidRPr="00CF32BF">
        <w:t>p</w:t>
      </w:r>
      <w:r w:rsidRPr="00CF32BF">
        <w:t xml:space="preserve">ersons </w:t>
      </w:r>
      <w:r w:rsidR="00773286" w:rsidRPr="00CF32BF">
        <w:t xml:space="preserve">authorised by the Commonwealth Representative </w:t>
      </w:r>
      <w:r w:rsidRPr="00CF32BF">
        <w:t xml:space="preserve">within the required delivery times, unless clause </w:t>
      </w:r>
      <w:r w:rsidR="00137B78" w:rsidRPr="00CF32BF">
        <w:fldChar w:fldCharType="begin"/>
      </w:r>
      <w:r w:rsidR="00137B78" w:rsidRPr="00CF32BF">
        <w:instrText xml:space="preserve"> REF _Ref384216460 \r \h </w:instrText>
      </w:r>
      <w:r w:rsidR="00137B78" w:rsidRPr="00CF32BF">
        <w:fldChar w:fldCharType="separate"/>
      </w:r>
      <w:r w:rsidR="0061767A">
        <w:t>6.2.6.2</w:t>
      </w:r>
      <w:r w:rsidR="00137B78" w:rsidRPr="00CF32BF">
        <w:fldChar w:fldCharType="end"/>
      </w:r>
      <w:r w:rsidR="00AC074B" w:rsidRPr="00CF32BF">
        <w:t xml:space="preserve"> applies</w:t>
      </w:r>
      <w:r w:rsidRPr="00CF32BF">
        <w:t xml:space="preserve">.  </w:t>
      </w:r>
      <w:r w:rsidR="00494BFF" w:rsidRPr="00CF32BF">
        <w:t xml:space="preserve">The </w:t>
      </w:r>
      <w:r w:rsidR="00235EB0" w:rsidRPr="00CF32BF">
        <w:t xml:space="preserve">Commonwealth Representative </w:t>
      </w:r>
      <w:r w:rsidR="00494BFF" w:rsidRPr="00CF32BF">
        <w:t xml:space="preserve">will need </w:t>
      </w:r>
      <w:r w:rsidR="00235EB0" w:rsidRPr="00CF32BF">
        <w:t xml:space="preserve">to notify the Contractor of persons </w:t>
      </w:r>
      <w:r w:rsidR="00F14BE5">
        <w:t xml:space="preserve">(or Defence units) </w:t>
      </w:r>
      <w:r w:rsidR="00235EB0" w:rsidRPr="00CF32BF">
        <w:t xml:space="preserve">able to </w:t>
      </w:r>
      <w:r w:rsidR="00494BFF" w:rsidRPr="00CF32BF">
        <w:t>place</w:t>
      </w:r>
      <w:r w:rsidR="00BD5031" w:rsidRPr="00CF32BF">
        <w:t xml:space="preserve"> Demands</w:t>
      </w:r>
      <w:r w:rsidR="00F14BE5">
        <w:t>,</w:t>
      </w:r>
      <w:r w:rsidR="00BD5031" w:rsidRPr="00CF32BF">
        <w:t xml:space="preserve"> </w:t>
      </w:r>
      <w:r w:rsidR="00494BFF" w:rsidRPr="00CF32BF">
        <w:t xml:space="preserve">and </w:t>
      </w:r>
      <w:r w:rsidR="00235EB0" w:rsidRPr="00CF32BF">
        <w:t>may</w:t>
      </w:r>
      <w:r w:rsidR="00BD5031" w:rsidRPr="00CF32BF">
        <w:t xml:space="preserve"> refer to </w:t>
      </w:r>
      <w:r w:rsidR="00840FAD">
        <w:t xml:space="preserve">ERP </w:t>
      </w:r>
      <w:r w:rsidR="00A43E83" w:rsidRPr="00CF32BF">
        <w:t xml:space="preserve">users </w:t>
      </w:r>
      <w:r w:rsidR="00494BFF" w:rsidRPr="00CF32BF">
        <w:t xml:space="preserve">who are </w:t>
      </w:r>
      <w:r w:rsidR="00235EB0" w:rsidRPr="00CF32BF">
        <w:t xml:space="preserve">authorised to place Demands </w:t>
      </w:r>
      <w:r w:rsidR="00494BFF" w:rsidRPr="00CF32BF">
        <w:t xml:space="preserve">against the applicable product designation codes.  </w:t>
      </w:r>
      <w:r w:rsidR="00235EB0" w:rsidRPr="00CF32BF">
        <w:t xml:space="preserve">Note that </w:t>
      </w:r>
      <w:r w:rsidR="00494BFF" w:rsidRPr="00CF32BF">
        <w:t xml:space="preserve">authorised </w:t>
      </w:r>
      <w:r w:rsidR="00840FAD">
        <w:t>ERP</w:t>
      </w:r>
      <w:r w:rsidR="00840FAD" w:rsidRPr="00CF32BF">
        <w:t xml:space="preserve"> </w:t>
      </w:r>
      <w:r w:rsidR="00235EB0" w:rsidRPr="00CF32BF">
        <w:t xml:space="preserve">users </w:t>
      </w:r>
      <w:r w:rsidR="00F14BE5">
        <w:t>could</w:t>
      </w:r>
      <w:r w:rsidR="00F14BE5" w:rsidRPr="00CF32BF">
        <w:t xml:space="preserve"> </w:t>
      </w:r>
      <w:r w:rsidR="00494BFF" w:rsidRPr="00CF32BF">
        <w:t>be</w:t>
      </w:r>
      <w:r w:rsidR="00A43E83" w:rsidRPr="00CF32BF">
        <w:t xml:space="preserve"> other </w:t>
      </w:r>
      <w:r w:rsidR="00494BFF" w:rsidRPr="00CF32BF">
        <w:t xml:space="preserve">Commonwealth </w:t>
      </w:r>
      <w:r w:rsidR="00A43E83" w:rsidRPr="00CF32BF">
        <w:t xml:space="preserve">contractors </w:t>
      </w:r>
      <w:r w:rsidR="00AC074B" w:rsidRPr="00CF32BF">
        <w:t xml:space="preserve">using the </w:t>
      </w:r>
      <w:r w:rsidR="00494BFF" w:rsidRPr="00CF32BF">
        <w:t xml:space="preserve">same </w:t>
      </w:r>
      <w:r w:rsidR="00AC074B" w:rsidRPr="00CF32BF">
        <w:t xml:space="preserve">Products </w:t>
      </w:r>
      <w:r w:rsidR="00235EB0" w:rsidRPr="00CF32BF">
        <w:t>(ie,</w:t>
      </w:r>
      <w:r w:rsidR="00A43E83" w:rsidRPr="00CF32BF">
        <w:t xml:space="preserve"> </w:t>
      </w:r>
      <w:r w:rsidR="00022047">
        <w:t xml:space="preserve">common items used by </w:t>
      </w:r>
      <w:r w:rsidR="00A43E83" w:rsidRPr="00CF32BF">
        <w:t>Associated Parties</w:t>
      </w:r>
      <w:r w:rsidR="00235EB0" w:rsidRPr="00CF32BF">
        <w:t>).</w:t>
      </w:r>
      <w:r w:rsidR="006F7CB2" w:rsidRPr="00CF32BF">
        <w:t xml:space="preserve">  </w:t>
      </w:r>
      <w:r w:rsidR="00235EB0" w:rsidRPr="00CF32BF">
        <w:t>If the Contractor will not have access</w:t>
      </w:r>
      <w:r w:rsidR="00D70913" w:rsidRPr="00D70913">
        <w:t xml:space="preserve"> </w:t>
      </w:r>
      <w:r w:rsidR="00D70913">
        <w:t>to ERP</w:t>
      </w:r>
      <w:r w:rsidR="00F14BE5">
        <w:t>,</w:t>
      </w:r>
      <w:r w:rsidR="00235EB0" w:rsidRPr="00CF32BF">
        <w:t xml:space="preserve"> </w:t>
      </w:r>
      <w:r w:rsidR="006F7CB2" w:rsidRPr="00CF32BF">
        <w:t xml:space="preserve">the Commonwealth </w:t>
      </w:r>
      <w:r w:rsidR="00235EB0" w:rsidRPr="00CF32BF">
        <w:t xml:space="preserve">will </w:t>
      </w:r>
      <w:r w:rsidR="00857282" w:rsidRPr="00CF32BF">
        <w:t>need</w:t>
      </w:r>
      <w:r w:rsidR="006F7CB2" w:rsidRPr="00CF32BF">
        <w:t xml:space="preserve"> to notify the Contractor of </w:t>
      </w:r>
      <w:r w:rsidR="00235EB0" w:rsidRPr="00CF32BF">
        <w:t xml:space="preserve">the </w:t>
      </w:r>
      <w:r w:rsidR="00494BFF" w:rsidRPr="00CF32BF">
        <w:t>persons authorised to make Demands via another means</w:t>
      </w:r>
      <w:r w:rsidR="00235EB0" w:rsidRPr="00CF32BF">
        <w:t>.</w:t>
      </w:r>
      <w:r w:rsidR="00D52A81" w:rsidRPr="00CF32BF">
        <w:t xml:space="preserve">  In this case, the drafter </w:t>
      </w:r>
      <w:r w:rsidR="00857282" w:rsidRPr="00CF32BF">
        <w:t>could</w:t>
      </w:r>
      <w:r w:rsidR="00D52A81" w:rsidRPr="00CF32BF">
        <w:t xml:space="preserve"> </w:t>
      </w:r>
      <w:r w:rsidR="00AC074B" w:rsidRPr="00CF32BF">
        <w:t xml:space="preserve">include a </w:t>
      </w:r>
      <w:r w:rsidR="00D52A81" w:rsidRPr="00CF32BF">
        <w:t xml:space="preserve">list </w:t>
      </w:r>
      <w:r w:rsidR="00AC074B" w:rsidRPr="00CF32BF">
        <w:t xml:space="preserve">of </w:t>
      </w:r>
      <w:r w:rsidR="00857282" w:rsidRPr="00CF32BF">
        <w:t>potential</w:t>
      </w:r>
      <w:r w:rsidR="00D52A81" w:rsidRPr="00CF32BF">
        <w:t xml:space="preserve"> </w:t>
      </w:r>
      <w:r w:rsidR="00494BFF" w:rsidRPr="00CF32BF">
        <w:t xml:space="preserve">authorised persons </w:t>
      </w:r>
      <w:r w:rsidR="00857282" w:rsidRPr="00CF32BF">
        <w:t>with the RFT</w:t>
      </w:r>
      <w:r w:rsidR="00494BFF" w:rsidRPr="00CF32BF">
        <w:t>,</w:t>
      </w:r>
      <w:r w:rsidR="00857282" w:rsidRPr="00CF32BF">
        <w:t xml:space="preserve"> </w:t>
      </w:r>
      <w:r w:rsidR="00D52A81" w:rsidRPr="00CF32BF">
        <w:t xml:space="preserve">if </w:t>
      </w:r>
      <w:r w:rsidR="00AC074B" w:rsidRPr="00CF32BF">
        <w:t xml:space="preserve">this </w:t>
      </w:r>
      <w:r w:rsidR="00F14BE5">
        <w:t>would</w:t>
      </w:r>
      <w:r w:rsidR="00D52A81" w:rsidRPr="00CF32BF">
        <w:t xml:space="preserve"> help tenderers to scope the work require</w:t>
      </w:r>
      <w:r w:rsidR="00F14BE5">
        <w:t>d</w:t>
      </w:r>
      <w:r w:rsidR="00D52A81" w:rsidRPr="00CF32BF">
        <w:t xml:space="preserve"> for the Contract.</w:t>
      </w:r>
    </w:p>
    <w:p w14:paraId="52F06886" w14:textId="6F557397" w:rsidR="00AC074B" w:rsidRPr="00CF32BF" w:rsidRDefault="00AC074B" w:rsidP="009C5DF3">
      <w:pPr>
        <w:pStyle w:val="GuideText-ASDEFCON"/>
      </w:pPr>
      <w:r w:rsidRPr="00CF32BF">
        <w:t xml:space="preserve">Clause </w:t>
      </w:r>
      <w:r w:rsidR="00137B78" w:rsidRPr="00CF32BF">
        <w:fldChar w:fldCharType="begin"/>
      </w:r>
      <w:r w:rsidR="00137B78" w:rsidRPr="00CF32BF">
        <w:instrText xml:space="preserve"> REF _Ref384216460 \r \h </w:instrText>
      </w:r>
      <w:r w:rsidR="00137B78" w:rsidRPr="00CF32BF">
        <w:fldChar w:fldCharType="separate"/>
      </w:r>
      <w:r w:rsidR="0061767A">
        <w:t>6.2.6.2</w:t>
      </w:r>
      <w:r w:rsidR="00137B78" w:rsidRPr="00CF32BF">
        <w:fldChar w:fldCharType="end"/>
      </w:r>
      <w:r w:rsidRPr="00CF32BF">
        <w:t xml:space="preserve"> qualifies that the Contractor does not have to deliver quantities of Stock Items that </w:t>
      </w:r>
      <w:r w:rsidR="00F17AAA">
        <w:t xml:space="preserve">would </w:t>
      </w:r>
      <w:r w:rsidRPr="00CF32BF">
        <w:t xml:space="preserve">exceed the maximum Stock Item holdings </w:t>
      </w:r>
      <w:r w:rsidR="00960B58" w:rsidRPr="00CF32BF">
        <w:t>identified for</w:t>
      </w:r>
      <w:r w:rsidRPr="00CF32BF">
        <w:t xml:space="preserve"> the unit demanding them.  However, the additional Stock Items </w:t>
      </w:r>
      <w:r w:rsidR="00960B58" w:rsidRPr="00CF32BF">
        <w:t>are to be delivered</w:t>
      </w:r>
      <w:r w:rsidRPr="00CF32BF">
        <w:t xml:space="preserve"> if </w:t>
      </w:r>
      <w:r w:rsidR="00960B58" w:rsidRPr="00CF32BF">
        <w:t xml:space="preserve">approved by </w:t>
      </w:r>
      <w:r w:rsidRPr="00CF32BF">
        <w:t xml:space="preserve">the Commonwealth Representative.  This clause </w:t>
      </w:r>
      <w:r w:rsidR="00960B58" w:rsidRPr="00CF32BF">
        <w:t>requires</w:t>
      </w:r>
      <w:r w:rsidR="00F17AAA">
        <w:t xml:space="preserve"> that the</w:t>
      </w:r>
      <w:r w:rsidRPr="00CF32BF">
        <w:t xml:space="preserve"> Contractor </w:t>
      </w:r>
      <w:r w:rsidR="00F17AAA">
        <w:t xml:space="preserve">have </w:t>
      </w:r>
      <w:r w:rsidRPr="00CF32BF">
        <w:t>visibility of Stock Item level</w:t>
      </w:r>
      <w:r w:rsidR="00960B58" w:rsidRPr="00CF32BF">
        <w:t>s</w:t>
      </w:r>
      <w:r w:rsidR="009C2250">
        <w:t xml:space="preserve"> and</w:t>
      </w:r>
      <w:r w:rsidR="00960B58" w:rsidRPr="00CF32BF">
        <w:t xml:space="preserve"> </w:t>
      </w:r>
      <w:r w:rsidRPr="00CF32BF">
        <w:t>the maximum</w:t>
      </w:r>
      <w:r w:rsidR="00960B58" w:rsidRPr="00CF32BF">
        <w:t xml:space="preserve"> level</w:t>
      </w:r>
      <w:r w:rsidRPr="00CF32BF">
        <w:t xml:space="preserve">s </w:t>
      </w:r>
      <w:r w:rsidR="009C2250">
        <w:t xml:space="preserve">that can be </w:t>
      </w:r>
      <w:r w:rsidRPr="00CF32BF">
        <w:t xml:space="preserve">allocated to the </w:t>
      </w:r>
      <w:r w:rsidR="00960B58" w:rsidRPr="00CF32BF">
        <w:t>particular warehouse</w:t>
      </w:r>
      <w:r w:rsidR="00F17AAA">
        <w:t xml:space="preserve"> / </w:t>
      </w:r>
      <w:r w:rsidR="009C2250">
        <w:t xml:space="preserve">ERP </w:t>
      </w:r>
      <w:r w:rsidR="00F17AAA">
        <w:t>work centre</w:t>
      </w:r>
      <w:r w:rsidR="00960B58" w:rsidRPr="00CF32BF">
        <w:t xml:space="preserve">.  If the Contractor will not have access </w:t>
      </w:r>
      <w:r w:rsidR="00D70913">
        <w:t>to ERP</w:t>
      </w:r>
      <w:r w:rsidR="00F17AAA">
        <w:t>,</w:t>
      </w:r>
      <w:r w:rsidR="00D70913">
        <w:t xml:space="preserve"> </w:t>
      </w:r>
      <w:r w:rsidR="00960B58" w:rsidRPr="00CF32BF">
        <w:t xml:space="preserve">and it is otherwise impractical to provide this information, the clause and the reference to it in clause </w:t>
      </w:r>
      <w:r w:rsidR="00960B58" w:rsidRPr="00CF32BF">
        <w:fldChar w:fldCharType="begin"/>
      </w:r>
      <w:r w:rsidR="00960B58" w:rsidRPr="00CF32BF">
        <w:instrText xml:space="preserve"> REF _Ref378229871 \r \h </w:instrText>
      </w:r>
      <w:r w:rsidR="00960B58" w:rsidRPr="00CF32BF">
        <w:fldChar w:fldCharType="separate"/>
      </w:r>
      <w:r w:rsidR="0061767A">
        <w:t>6.2.6.1</w:t>
      </w:r>
      <w:r w:rsidR="00960B58" w:rsidRPr="00CF32BF">
        <w:fldChar w:fldCharType="end"/>
      </w:r>
      <w:r w:rsidR="00960B58" w:rsidRPr="00CF32BF">
        <w:t xml:space="preserve"> should be removed.</w:t>
      </w:r>
    </w:p>
    <w:p w14:paraId="6BE6BACA" w14:textId="0CF08444" w:rsidR="006F7CB2" w:rsidRPr="00CF32BF" w:rsidRDefault="00E47F04" w:rsidP="009C5DF3">
      <w:pPr>
        <w:pStyle w:val="GuideText-ASDEFCON"/>
      </w:pPr>
      <w:r w:rsidRPr="00CF32BF">
        <w:t xml:space="preserve">To be informed of Demands the Contractor requires </w:t>
      </w:r>
      <w:r w:rsidR="00F17AAA">
        <w:t>either</w:t>
      </w:r>
      <w:r w:rsidRPr="00CF32BF">
        <w:t xml:space="preserve"> direct visibility</w:t>
      </w:r>
      <w:r w:rsidR="00F17AAA">
        <w:t>,</w:t>
      </w:r>
      <w:r w:rsidRPr="00CF32BF">
        <w:t xml:space="preserve"> through </w:t>
      </w:r>
      <w:r w:rsidR="00D70913">
        <w:t>ERP</w:t>
      </w:r>
      <w:r w:rsidR="00F17AAA">
        <w:t>,</w:t>
      </w:r>
      <w:r w:rsidR="00D70913" w:rsidRPr="00CF32BF">
        <w:t xml:space="preserve"> </w:t>
      </w:r>
      <w:r w:rsidRPr="00CF32BF">
        <w:t xml:space="preserve">or </w:t>
      </w:r>
      <w:r w:rsidR="00F17AAA">
        <w:t xml:space="preserve">for </w:t>
      </w:r>
      <w:r w:rsidRPr="00CF32BF">
        <w:t xml:space="preserve">reports </w:t>
      </w:r>
      <w:r w:rsidR="00F17AAA">
        <w:t xml:space="preserve">to be </w:t>
      </w:r>
      <w:r w:rsidRPr="00CF32BF">
        <w:t xml:space="preserve">provided on a regular basis by the Commonwealth, as included in the subclauses of clause </w:t>
      </w:r>
      <w:r w:rsidRPr="00CF32BF">
        <w:fldChar w:fldCharType="begin"/>
      </w:r>
      <w:r w:rsidRPr="00CF32BF">
        <w:instrText xml:space="preserve"> REF _Ref378238680 \r \h </w:instrText>
      </w:r>
      <w:r w:rsidRPr="00CF32BF">
        <w:fldChar w:fldCharType="separate"/>
      </w:r>
      <w:r w:rsidR="0061767A">
        <w:t>6.2.6.3</w:t>
      </w:r>
      <w:r w:rsidRPr="00CF32BF">
        <w:fldChar w:fldCharType="end"/>
      </w:r>
      <w:r w:rsidRPr="00CF32BF">
        <w:t xml:space="preserve">.  The clause should be tailored for the </w:t>
      </w:r>
      <w:r w:rsidR="00F17AAA">
        <w:t>applicable</w:t>
      </w:r>
      <w:r w:rsidR="00F17AAA" w:rsidRPr="00CF32BF">
        <w:t xml:space="preserve"> </w:t>
      </w:r>
      <w:r w:rsidRPr="00CF32BF">
        <w:t xml:space="preserve">process to be followed (eg, how often </w:t>
      </w:r>
      <w:r w:rsidR="00F17AAA">
        <w:t>r</w:t>
      </w:r>
      <w:r w:rsidR="000F28D6" w:rsidRPr="00CF32BF">
        <w:t>eports</w:t>
      </w:r>
      <w:r w:rsidR="00F17AAA">
        <w:t xml:space="preserve"> of Demands</w:t>
      </w:r>
      <w:r w:rsidRPr="00CF32BF">
        <w:t xml:space="preserve"> will be provided, what days of the week, etc).  While it is possible that the Contractor will not have </w:t>
      </w:r>
      <w:r w:rsidR="00840FAD">
        <w:t>ERP access</w:t>
      </w:r>
      <w:r w:rsidR="00840FAD" w:rsidRPr="00CF32BF">
        <w:t xml:space="preserve"> </w:t>
      </w:r>
      <w:r w:rsidRPr="00CF32BF">
        <w:t>at every site</w:t>
      </w:r>
      <w:r w:rsidR="00F17AAA">
        <w:t>,</w:t>
      </w:r>
      <w:r w:rsidRPr="00CF32BF">
        <w:t xml:space="preserve"> and both options would be possible, </w:t>
      </w:r>
      <w:r w:rsidR="00B13C67" w:rsidRPr="00CF32BF">
        <w:t xml:space="preserve">general </w:t>
      </w:r>
      <w:r w:rsidRPr="00CF32BF">
        <w:t xml:space="preserve">preference is to have the Contractor responsible for monitoring </w:t>
      </w:r>
      <w:r w:rsidR="00F17AAA">
        <w:t>Demands</w:t>
      </w:r>
      <w:r w:rsidR="00B13C67" w:rsidRPr="00CF32BF">
        <w:t xml:space="preserve"> where</w:t>
      </w:r>
      <w:r w:rsidR="00F17AAA">
        <w:t>ver</w:t>
      </w:r>
      <w:r w:rsidR="00B13C67" w:rsidRPr="00CF32BF">
        <w:t xml:space="preserve"> possible.  Subclause c allows for more urgent demands to be advised by alternative means with the formal Demand paperwork to follow</w:t>
      </w:r>
      <w:r w:rsidRPr="00CF32BF">
        <w:t>.</w:t>
      </w:r>
    </w:p>
    <w:p w14:paraId="0D98B69F" w14:textId="114E2E71" w:rsidR="00B13C67" w:rsidRPr="00CF32BF" w:rsidRDefault="00B13C67" w:rsidP="009C5DF3">
      <w:pPr>
        <w:pStyle w:val="GuideText-ASDEFCON"/>
      </w:pPr>
      <w:r w:rsidRPr="00CF32BF">
        <w:t xml:space="preserve">Clause </w:t>
      </w:r>
      <w:r w:rsidRPr="00CF32BF">
        <w:fldChar w:fldCharType="begin"/>
      </w:r>
      <w:r w:rsidRPr="00CF32BF">
        <w:instrText xml:space="preserve"> REF _Ref378239308 \r \h </w:instrText>
      </w:r>
      <w:r w:rsidRPr="00CF32BF">
        <w:fldChar w:fldCharType="separate"/>
      </w:r>
      <w:r w:rsidR="0061767A">
        <w:t>6.2.6.5</w:t>
      </w:r>
      <w:r w:rsidRPr="00CF32BF">
        <w:fldChar w:fldCharType="end"/>
      </w:r>
      <w:r w:rsidRPr="00CF32BF">
        <w:t xml:space="preserve"> require</w:t>
      </w:r>
      <w:r w:rsidR="00C267B2" w:rsidRPr="00CF32BF">
        <w:t>s</w:t>
      </w:r>
      <w:r w:rsidRPr="00CF32BF">
        <w:t xml:space="preserve"> the Contractor to acknowledge the priority demand system and</w:t>
      </w:r>
      <w:r w:rsidR="00BB0ABB" w:rsidRPr="00CF32BF">
        <w:t xml:space="preserve"> </w:t>
      </w:r>
      <w:r w:rsidRPr="00CF32BF">
        <w:t>that it may not be the only party in the supply chain.  Accordingly, the clause require</w:t>
      </w:r>
      <w:r w:rsidR="00BB0ABB" w:rsidRPr="00CF32BF">
        <w:t>s</w:t>
      </w:r>
      <w:r w:rsidRPr="00CF32BF">
        <w:t xml:space="preserve"> the Contractor to </w:t>
      </w:r>
      <w:r w:rsidR="00993828" w:rsidRPr="00CF32BF">
        <w:t xml:space="preserve">work in a way that allows for the delivery date to be </w:t>
      </w:r>
      <w:r w:rsidR="0049695B" w:rsidRPr="00CF32BF">
        <w:t>satisfied</w:t>
      </w:r>
      <w:r w:rsidR="00993828" w:rsidRPr="00CF32BF">
        <w:t xml:space="preserve"> when involvement of other parties is taken into consideration.</w:t>
      </w:r>
    </w:p>
    <w:p w14:paraId="36A2A025" w14:textId="35CF2759" w:rsidR="00BD5031" w:rsidRPr="00CF32BF" w:rsidRDefault="00993828" w:rsidP="009C5DF3">
      <w:pPr>
        <w:pStyle w:val="GuideText-ASDEFCON"/>
      </w:pPr>
      <w:r w:rsidRPr="00CF32BF">
        <w:t xml:space="preserve">The final two draft clauses, </w:t>
      </w:r>
      <w:r w:rsidRPr="00CF32BF">
        <w:fldChar w:fldCharType="begin"/>
      </w:r>
      <w:r w:rsidRPr="00CF32BF">
        <w:instrText xml:space="preserve"> REF _Ref370710414 \r \h </w:instrText>
      </w:r>
      <w:r w:rsidRPr="00CF32BF">
        <w:fldChar w:fldCharType="separate"/>
      </w:r>
      <w:r w:rsidR="0061767A">
        <w:t>6.2.6.6</w:t>
      </w:r>
      <w:r w:rsidRPr="00CF32BF">
        <w:fldChar w:fldCharType="end"/>
      </w:r>
      <w:r w:rsidRPr="00CF32BF">
        <w:t xml:space="preserve"> and </w:t>
      </w:r>
      <w:r w:rsidRPr="00CF32BF">
        <w:fldChar w:fldCharType="begin"/>
      </w:r>
      <w:r w:rsidRPr="00CF32BF">
        <w:instrText xml:space="preserve"> REF _Ref42572748 \r \h </w:instrText>
      </w:r>
      <w:r w:rsidRPr="00CF32BF">
        <w:fldChar w:fldCharType="separate"/>
      </w:r>
      <w:r w:rsidR="0061767A">
        <w:t>6.2.6.7</w:t>
      </w:r>
      <w:r w:rsidRPr="00CF32BF">
        <w:fldChar w:fldCharType="end"/>
      </w:r>
      <w:r w:rsidR="0065591D" w:rsidRPr="00CF32BF">
        <w:t xml:space="preserve"> identify or refer to details of delivery points</w:t>
      </w:r>
      <w:r w:rsidRPr="00CF32BF">
        <w:t xml:space="preserve">, </w:t>
      </w:r>
      <w:r w:rsidR="00F14533">
        <w:t>d</w:t>
      </w:r>
      <w:r w:rsidR="0065591D" w:rsidRPr="00CF32BF">
        <w:t xml:space="preserve">rafter should ensure that </w:t>
      </w:r>
      <w:r w:rsidR="00BD5031" w:rsidRPr="00CF32BF">
        <w:t>Attachment C, Delivery Schedule</w:t>
      </w:r>
      <w:r w:rsidR="0065591D" w:rsidRPr="00CF32BF">
        <w:t>,</w:t>
      </w:r>
      <w:r w:rsidR="00BD5031" w:rsidRPr="00CF32BF">
        <w:t xml:space="preserve"> include</w:t>
      </w:r>
      <w:r w:rsidR="0065591D" w:rsidRPr="00CF32BF">
        <w:t>s</w:t>
      </w:r>
      <w:r w:rsidR="00BD5031" w:rsidRPr="00CF32BF">
        <w:t xml:space="preserve"> </w:t>
      </w:r>
      <w:r w:rsidR="0065591D" w:rsidRPr="00CF32BF">
        <w:t xml:space="preserve">the delivery points and, when </w:t>
      </w:r>
      <w:r w:rsidR="00BD5031" w:rsidRPr="00CF32BF">
        <w:t>applicable</w:t>
      </w:r>
      <w:r w:rsidR="0065591D" w:rsidRPr="00CF32BF">
        <w:t>,</w:t>
      </w:r>
      <w:r w:rsidR="00F17AAA" w:rsidRPr="00CF32BF">
        <w:t xml:space="preserve"> freight distribution centres</w:t>
      </w:r>
      <w:r w:rsidR="00BD5031" w:rsidRPr="00CF32BF">
        <w:t>.</w:t>
      </w:r>
    </w:p>
    <w:p w14:paraId="17E66FA1" w14:textId="138E2CE1" w:rsidR="00B722F0" w:rsidRPr="00CF32BF" w:rsidRDefault="00F9413B" w:rsidP="009C5DF3">
      <w:pPr>
        <w:pStyle w:val="GuideText-ASDEFCON"/>
      </w:pPr>
      <w:r w:rsidRPr="00CF32BF">
        <w:t>T</w:t>
      </w:r>
      <w:r w:rsidR="00B722F0" w:rsidRPr="00CF32BF">
        <w:t xml:space="preserve">he </w:t>
      </w:r>
      <w:r w:rsidRPr="00CF32BF">
        <w:t xml:space="preserve">final, </w:t>
      </w:r>
      <w:r w:rsidR="00B722F0" w:rsidRPr="00CF32BF">
        <w:t>optional</w:t>
      </w:r>
      <w:r w:rsidRPr="00CF32BF">
        <w:t>,</w:t>
      </w:r>
      <w:r w:rsidR="00B722F0" w:rsidRPr="00CF32BF">
        <w:t xml:space="preserve"> clause</w:t>
      </w:r>
      <w:r w:rsidRPr="00CF32BF">
        <w:t xml:space="preserve"> is</w:t>
      </w:r>
      <w:r w:rsidR="00B722F0" w:rsidRPr="00CF32BF">
        <w:t xml:space="preserve"> to deliver Stock </w:t>
      </w:r>
      <w:r w:rsidR="00CB1027" w:rsidRPr="00CF32BF">
        <w:t xml:space="preserve">Items </w:t>
      </w:r>
      <w:r w:rsidR="00B722F0" w:rsidRPr="00CF32BF">
        <w:t>to the nearest</w:t>
      </w:r>
      <w:r w:rsidR="00F17AAA" w:rsidRPr="00CF32BF">
        <w:t xml:space="preserve"> freight distribution centre </w:t>
      </w:r>
      <w:r w:rsidR="00B722F0" w:rsidRPr="00CF32BF">
        <w:t>during times of Contingency</w:t>
      </w:r>
      <w:r w:rsidRPr="00CF32BF">
        <w:t xml:space="preserve"> - this applies to deployable systems and related Stock Items only</w:t>
      </w:r>
      <w:r w:rsidR="00B722F0" w:rsidRPr="00CF32BF">
        <w:t xml:space="preserve">.  This requirement enables the Contractor to access the Defence </w:t>
      </w:r>
      <w:r w:rsidR="008F3664" w:rsidRPr="00CF32BF">
        <w:t>s</w:t>
      </w:r>
      <w:r w:rsidR="00B722F0" w:rsidRPr="00CF32BF">
        <w:t xml:space="preserve">upply </w:t>
      </w:r>
      <w:r w:rsidR="008F3664" w:rsidRPr="00CF32BF">
        <w:t>c</w:t>
      </w:r>
      <w:r w:rsidR="00B722F0" w:rsidRPr="00CF32BF">
        <w:t xml:space="preserve">hain at the nearest point of entry and, therefore, to use the Defence </w:t>
      </w:r>
      <w:r w:rsidR="0098643E" w:rsidRPr="00CF32BF">
        <w:t xml:space="preserve">Warehousing </w:t>
      </w:r>
      <w:r w:rsidR="006D6932" w:rsidRPr="00CF32BF">
        <w:t xml:space="preserve">and </w:t>
      </w:r>
      <w:r w:rsidR="00B722F0" w:rsidRPr="00CF32BF">
        <w:t>Distribution (D</w:t>
      </w:r>
      <w:r w:rsidR="006D6932" w:rsidRPr="00CF32BF">
        <w:t>W&amp;</w:t>
      </w:r>
      <w:r w:rsidR="00B722F0" w:rsidRPr="00CF32BF">
        <w:t xml:space="preserve">D) contract to achieve distribution to the required location.  </w:t>
      </w:r>
      <w:r w:rsidRPr="00CF32BF">
        <w:t>If the system is not deployable t</w:t>
      </w:r>
      <w:r w:rsidR="00B722F0" w:rsidRPr="00CF32BF">
        <w:t xml:space="preserve">his option can </w:t>
      </w:r>
      <w:r w:rsidRPr="00CF32BF">
        <w:t xml:space="preserve">deleted (and the preceding clause amended), or if retained it can </w:t>
      </w:r>
      <w:r w:rsidR="00B722F0" w:rsidRPr="00CF32BF">
        <w:t>be overridden by the Commonwealth Representative at any time, if not applicable.</w:t>
      </w:r>
    </w:p>
    <w:p w14:paraId="7E553233" w14:textId="77777777" w:rsidR="00B722F0" w:rsidRPr="00CF32BF" w:rsidRDefault="00B722F0" w:rsidP="009C5DF3">
      <w:pPr>
        <w:pStyle w:val="GuideMarginHead-ASDEFCON"/>
      </w:pPr>
      <w:r w:rsidRPr="00CF32BF">
        <w:rPr>
          <w:u w:val="single"/>
        </w:rPr>
        <w:t>Related Clauses/ Documents</w:t>
      </w:r>
      <w:r w:rsidRPr="00CF32BF">
        <w:t>:</w:t>
      </w:r>
    </w:p>
    <w:p w14:paraId="2573D001" w14:textId="77777777" w:rsidR="00BD5031" w:rsidRPr="00CF32BF" w:rsidRDefault="00BD5031" w:rsidP="009C5DF3">
      <w:pPr>
        <w:pStyle w:val="GuideText-ASDEFCON"/>
      </w:pPr>
      <w:r w:rsidRPr="00CF32BF">
        <w:t>Attachment C, Delivery Schedule</w:t>
      </w:r>
    </w:p>
    <w:p w14:paraId="66FF8B68" w14:textId="407B440D" w:rsidR="00B722F0" w:rsidRPr="00CF32BF" w:rsidRDefault="00B722F0" w:rsidP="009C5DF3">
      <w:pPr>
        <w:pStyle w:val="GuideText-ASDEFCON"/>
      </w:pPr>
      <w:r w:rsidRPr="00CF32BF">
        <w:t>DID-SUP-</w:t>
      </w:r>
      <w:r w:rsidR="00D47373">
        <w:t>C</w:t>
      </w:r>
      <w:r w:rsidRPr="00CF32BF">
        <w:t xml:space="preserve">SSP or DID-SSM-SSMP, as </w:t>
      </w:r>
      <w:r w:rsidR="00A30B39" w:rsidRPr="00CF32BF">
        <w:t>the DID</w:t>
      </w:r>
      <w:r w:rsidR="006155CE" w:rsidRPr="00CF32BF">
        <w:t>s</w:t>
      </w:r>
      <w:r w:rsidR="00A30B39" w:rsidRPr="00CF32BF">
        <w:t xml:space="preserve"> for the governing plan</w:t>
      </w:r>
    </w:p>
    <w:p w14:paraId="7493F4D6" w14:textId="77777777" w:rsidR="009C1A8B" w:rsidRPr="00CF32BF" w:rsidRDefault="009C1A8B" w:rsidP="009C5DF3">
      <w:pPr>
        <w:pStyle w:val="GuideText-ASDEFCON"/>
      </w:pPr>
      <w:r w:rsidRPr="00CF32BF">
        <w:t>DID-SSM-SMP, which specifies requirements for a Surge Management Plan</w:t>
      </w:r>
      <w:r w:rsidR="003617BD" w:rsidRPr="00CF32BF">
        <w:t>, which</w:t>
      </w:r>
      <w:r w:rsidRPr="00CF32BF">
        <w:t xml:space="preserve"> </w:t>
      </w:r>
      <w:r w:rsidR="003617BD" w:rsidRPr="00CF32BF">
        <w:t xml:space="preserve">should identify </w:t>
      </w:r>
      <w:r w:rsidRPr="00CF32BF">
        <w:t>changes to Supply processes under Surge conditions</w:t>
      </w:r>
      <w:r w:rsidR="003617BD" w:rsidRPr="00CF32BF">
        <w:t>.</w:t>
      </w:r>
    </w:p>
    <w:p w14:paraId="6B24B0B2" w14:textId="77777777" w:rsidR="009C1A8B" w:rsidRPr="00CF32BF" w:rsidRDefault="009C1A8B" w:rsidP="009C5DF3">
      <w:pPr>
        <w:pStyle w:val="GuideText-ASDEFCON"/>
      </w:pPr>
      <w:r w:rsidRPr="00CF32BF">
        <w:t>DID-</w:t>
      </w:r>
      <w:r w:rsidR="00A30B39" w:rsidRPr="00CF32BF">
        <w:t>PM-MGT</w:t>
      </w:r>
      <w:r w:rsidRPr="00CF32BF">
        <w:t>-S</w:t>
      </w:r>
      <w:r w:rsidR="00A30B39" w:rsidRPr="00CF32BF">
        <w:t>AC</w:t>
      </w:r>
      <w:r w:rsidRPr="00CF32BF">
        <w:t xml:space="preserve">, Supplies Acceptance Certificate and COC clause </w:t>
      </w:r>
      <w:r w:rsidR="00154D01" w:rsidRPr="00CF32BF">
        <w:t>6.8</w:t>
      </w:r>
      <w:r w:rsidRPr="00CF32BF">
        <w:t>, Acceptance</w:t>
      </w:r>
      <w:r w:rsidR="00E73D13" w:rsidRPr="00CF32BF">
        <w:t>.</w:t>
      </w:r>
    </w:p>
    <w:p w14:paraId="799B9FB6" w14:textId="77777777" w:rsidR="00993828" w:rsidRPr="00CF32BF" w:rsidRDefault="00993828" w:rsidP="009C5DF3">
      <w:pPr>
        <w:pStyle w:val="GuideText-ASDEFCON"/>
      </w:pPr>
      <w:r w:rsidRPr="00CF32BF">
        <w:t>DSD-SUP-W&amp;D, Warehousing and Distribution.</w:t>
      </w:r>
    </w:p>
    <w:p w14:paraId="624AFD7B" w14:textId="77777777" w:rsidR="00B722F0" w:rsidRPr="00CF32BF" w:rsidRDefault="00B722F0" w:rsidP="009C5DF3">
      <w:pPr>
        <w:pStyle w:val="GuideMarginHead-ASDEFCON"/>
      </w:pPr>
      <w:r w:rsidRPr="00CF32BF">
        <w:rPr>
          <w:u w:val="single"/>
        </w:rPr>
        <w:t>Optional Clauses</w:t>
      </w:r>
      <w:r w:rsidRPr="00CF32BF">
        <w:t>:</w:t>
      </w:r>
      <w:r w:rsidRPr="00CF32BF">
        <w:tab/>
        <w:t>None</w:t>
      </w:r>
    </w:p>
    <w:p w14:paraId="71EB34F7" w14:textId="53740DCB" w:rsidR="00B722F0" w:rsidRPr="00CF32BF" w:rsidRDefault="007E350B" w:rsidP="00986F3B">
      <w:pPr>
        <w:pStyle w:val="GuideLV3Head-ASDEFCON"/>
      </w:pPr>
      <w:r w:rsidRPr="00CF32BF">
        <w:fldChar w:fldCharType="begin"/>
      </w:r>
      <w:r w:rsidRPr="00CF32BF">
        <w:instrText xml:space="preserve"> REF _Ref232673516 \r \h </w:instrText>
      </w:r>
      <w:r w:rsidR="00264313" w:rsidRPr="00CF32BF">
        <w:instrText xml:space="preserve"> \* MERGEFORMAT </w:instrText>
      </w:r>
      <w:r w:rsidRPr="00CF32BF">
        <w:fldChar w:fldCharType="separate"/>
      </w:r>
      <w:r w:rsidR="0061767A">
        <w:t>6.2.7</w:t>
      </w:r>
      <w:r w:rsidRPr="00CF32BF">
        <w:fldChar w:fldCharType="end"/>
      </w:r>
      <w:r w:rsidR="00B722F0" w:rsidRPr="00CF32BF">
        <w:tab/>
      </w:r>
      <w:r w:rsidR="00E23771" w:rsidRPr="00CF32BF">
        <w:fldChar w:fldCharType="begin"/>
      </w:r>
      <w:r w:rsidR="00E23771" w:rsidRPr="00CF32BF">
        <w:instrText xml:space="preserve"> REF _Ref232673516 \h </w:instrText>
      </w:r>
      <w:r w:rsidR="00264313" w:rsidRPr="00CF32BF">
        <w:instrText xml:space="preserve"> \* MERGEFORMAT </w:instrText>
      </w:r>
      <w:r w:rsidR="00E23771" w:rsidRPr="00CF32BF">
        <w:fldChar w:fldCharType="separate"/>
      </w:r>
      <w:r w:rsidR="0061767A" w:rsidRPr="00CF32BF">
        <w:t>Contractor Supply Management System</w:t>
      </w:r>
      <w:r w:rsidR="00E23771" w:rsidRPr="00CF32BF">
        <w:fldChar w:fldCharType="end"/>
      </w:r>
    </w:p>
    <w:p w14:paraId="675BED67" w14:textId="77777777" w:rsidR="00B722F0" w:rsidRPr="00CF32BF" w:rsidRDefault="00B722F0" w:rsidP="009C5DF3">
      <w:pPr>
        <w:pStyle w:val="GuideMarginHead-ASDEFCON"/>
      </w:pPr>
      <w:r w:rsidRPr="00CF32BF">
        <w:rPr>
          <w:u w:val="single"/>
        </w:rPr>
        <w:t>Status</w:t>
      </w:r>
      <w:r w:rsidRPr="00CF32BF">
        <w:rPr>
          <w:rStyle w:val="MarginheadingChar"/>
        </w:rPr>
        <w:t>:</w:t>
      </w:r>
      <w:r w:rsidRPr="00CF32BF">
        <w:tab/>
        <w:t>Optional</w:t>
      </w:r>
    </w:p>
    <w:p w14:paraId="4CAF640E" w14:textId="77777777" w:rsidR="00B722F0" w:rsidRPr="00CF32BF" w:rsidRDefault="00B722F0" w:rsidP="009C5DF3">
      <w:pPr>
        <w:pStyle w:val="GuideMarginHead-ASDEFCON"/>
      </w:pPr>
      <w:r w:rsidRPr="00CF32BF">
        <w:rPr>
          <w:u w:val="single"/>
        </w:rPr>
        <w:t>Purpose</w:t>
      </w:r>
      <w:r w:rsidRPr="00CF32BF">
        <w:rPr>
          <w:rStyle w:val="MarginheadingChar"/>
        </w:rPr>
        <w:t>:</w:t>
      </w:r>
      <w:r w:rsidRPr="00CF32BF">
        <w:tab/>
        <w:t xml:space="preserve">To require the Contractor to utilise its own Contractor Supply </w:t>
      </w:r>
      <w:r w:rsidR="008F3664" w:rsidRPr="00CF32BF">
        <w:t xml:space="preserve">Management </w:t>
      </w:r>
      <w:r w:rsidRPr="00CF32BF">
        <w:t>System for the management of Stock</w:t>
      </w:r>
      <w:r w:rsidR="00CB1027" w:rsidRPr="00CF32BF">
        <w:t xml:space="preserve"> Items</w:t>
      </w:r>
      <w:r w:rsidRPr="00CF32BF">
        <w:t>.</w:t>
      </w:r>
    </w:p>
    <w:p w14:paraId="7F9E4C8B" w14:textId="77777777" w:rsidR="00B722F0" w:rsidRPr="00CF32BF" w:rsidRDefault="00B722F0" w:rsidP="009C5DF3">
      <w:pPr>
        <w:pStyle w:val="GuideMarginHead-ASDEFCON"/>
      </w:pPr>
      <w:r w:rsidRPr="00CF32BF">
        <w:rPr>
          <w:u w:val="single"/>
        </w:rPr>
        <w:t>Policy</w:t>
      </w:r>
      <w:r w:rsidRPr="00CF32BF">
        <w:rPr>
          <w:rStyle w:val="MarginheadingChar"/>
        </w:rPr>
        <w:t>:</w:t>
      </w:r>
      <w:r w:rsidRPr="00CF32BF">
        <w:tab/>
        <w:t>TBD</w:t>
      </w:r>
    </w:p>
    <w:p w14:paraId="76EB5A11" w14:textId="01C1FBFD" w:rsidR="005C5169" w:rsidRPr="00CF32BF" w:rsidRDefault="00B722F0" w:rsidP="009C5DF3">
      <w:pPr>
        <w:pStyle w:val="GuideMarginHead-ASDEFCON"/>
      </w:pPr>
      <w:r w:rsidRPr="00CF32BF">
        <w:rPr>
          <w:u w:val="single"/>
        </w:rPr>
        <w:t>Guidance</w:t>
      </w:r>
      <w:r w:rsidRPr="00CF32BF">
        <w:t>:</w:t>
      </w:r>
      <w:r w:rsidRPr="00CF32BF">
        <w:tab/>
      </w:r>
      <w:r w:rsidR="009C2250">
        <w:t>D</w:t>
      </w:r>
      <w:r w:rsidRPr="00CF32BF">
        <w:t xml:space="preserve">rafter should note that </w:t>
      </w:r>
      <w:r w:rsidR="00150B56">
        <w:t>Defence policy treats</w:t>
      </w:r>
      <w:r w:rsidRPr="00CF32BF">
        <w:t xml:space="preserve"> </w:t>
      </w:r>
      <w:r w:rsidR="009C2250">
        <w:t>‘</w:t>
      </w:r>
      <w:r w:rsidR="005C07F7" w:rsidRPr="00CF32BF">
        <w:t>i</w:t>
      </w:r>
      <w:r w:rsidRPr="00CF32BF">
        <w:t>nventory</w:t>
      </w:r>
      <w:r w:rsidR="009C2250">
        <w:t>’</w:t>
      </w:r>
      <w:r w:rsidRPr="00CF32BF">
        <w:t xml:space="preserve"> as Commonwealth-owned items; hence, the use of the broader term </w:t>
      </w:r>
      <w:r w:rsidR="00150B56">
        <w:t>‘</w:t>
      </w:r>
      <w:r w:rsidRPr="00CF32BF">
        <w:t xml:space="preserve">Stock </w:t>
      </w:r>
      <w:r w:rsidR="00CB1027" w:rsidRPr="00CF32BF">
        <w:t>Item</w:t>
      </w:r>
      <w:r w:rsidR="00150B56">
        <w:t>’</w:t>
      </w:r>
      <w:r w:rsidR="00CB1027" w:rsidRPr="00CF32BF">
        <w:t xml:space="preserve"> </w:t>
      </w:r>
      <w:r w:rsidRPr="00CF32BF">
        <w:t xml:space="preserve">in this template.  The Contractor </w:t>
      </w:r>
      <w:r w:rsidR="00150B56">
        <w:t>could</w:t>
      </w:r>
      <w:r w:rsidR="00150B56" w:rsidRPr="00CF32BF">
        <w:t xml:space="preserve"> </w:t>
      </w:r>
      <w:r w:rsidRPr="00CF32BF">
        <w:t xml:space="preserve">use </w:t>
      </w:r>
      <w:r w:rsidR="00150B56">
        <w:t>their</w:t>
      </w:r>
      <w:r w:rsidRPr="00CF32BF">
        <w:t xml:space="preserve"> own system (Contractor Supply </w:t>
      </w:r>
      <w:r w:rsidR="008F3664" w:rsidRPr="00CF32BF">
        <w:t xml:space="preserve">Management </w:t>
      </w:r>
      <w:r w:rsidRPr="00CF32BF">
        <w:t>System)</w:t>
      </w:r>
      <w:r w:rsidR="00150B56">
        <w:t>,</w:t>
      </w:r>
      <w:r w:rsidRPr="00CF32BF">
        <w:t xml:space="preserve"> or </w:t>
      </w:r>
      <w:r w:rsidR="009F1BE4">
        <w:t xml:space="preserve">may be given access to the ERP </w:t>
      </w:r>
      <w:r w:rsidRPr="00CF32BF">
        <w:t xml:space="preserve">for the management of </w:t>
      </w:r>
      <w:r w:rsidR="008F3664" w:rsidRPr="00CF32BF">
        <w:t xml:space="preserve">Commonwealth-owned </w:t>
      </w:r>
      <w:r w:rsidRPr="00CF32BF">
        <w:t>Stock</w:t>
      </w:r>
      <w:r w:rsidR="00CB1027" w:rsidRPr="00CF32BF">
        <w:t xml:space="preserve"> Items</w:t>
      </w:r>
      <w:r w:rsidR="00150B56">
        <w:t>, or may be required use of both</w:t>
      </w:r>
      <w:r w:rsidRPr="00CF32BF">
        <w:t xml:space="preserve">.  It is not desirable for the Contractor to have to use two systems for </w:t>
      </w:r>
      <w:r w:rsidR="00380ED0" w:rsidRPr="00CF32BF">
        <w:t xml:space="preserve">the </w:t>
      </w:r>
      <w:r w:rsidRPr="00CF32BF">
        <w:t xml:space="preserve">support </w:t>
      </w:r>
      <w:r w:rsidR="00150B56">
        <w:t xml:space="preserve">processes for </w:t>
      </w:r>
      <w:r w:rsidRPr="00CF32BF">
        <w:t xml:space="preserve">one </w:t>
      </w:r>
      <w:r w:rsidR="00380ED0" w:rsidRPr="00CF32BF">
        <w:t xml:space="preserve">set of </w:t>
      </w:r>
      <w:r w:rsidR="00F35F54" w:rsidRPr="00CF32BF">
        <w:t>Product</w:t>
      </w:r>
      <w:r w:rsidR="00380ED0" w:rsidRPr="00CF32BF">
        <w:t>s</w:t>
      </w:r>
      <w:r w:rsidRPr="00CF32BF">
        <w:t xml:space="preserve">; however, it is </w:t>
      </w:r>
      <w:r w:rsidR="00150B56">
        <w:t>also</w:t>
      </w:r>
      <w:r w:rsidR="00150B56" w:rsidRPr="00CF32BF">
        <w:t xml:space="preserve"> </w:t>
      </w:r>
      <w:r w:rsidRPr="00CF32BF">
        <w:t xml:space="preserve">undesirable for the Commonwealth to operate </w:t>
      </w:r>
      <w:r w:rsidR="00150B56">
        <w:t>its own</w:t>
      </w:r>
      <w:r w:rsidRPr="00CF32BF">
        <w:t xml:space="preserve"> system </w:t>
      </w:r>
      <w:r w:rsidR="00634941">
        <w:t>and also have to use</w:t>
      </w:r>
      <w:r w:rsidRPr="00CF32BF">
        <w:t xml:space="preserve"> the </w:t>
      </w:r>
      <w:r w:rsidR="00185665" w:rsidRPr="00CF32BF">
        <w:t>Contractor</w:t>
      </w:r>
      <w:r w:rsidR="00150B56">
        <w:t>’s</w:t>
      </w:r>
      <w:r w:rsidR="00185665" w:rsidRPr="00CF32BF">
        <w:t xml:space="preserve"> Supply </w:t>
      </w:r>
      <w:r w:rsidR="008F3664" w:rsidRPr="00CF32BF">
        <w:t xml:space="preserve">Management </w:t>
      </w:r>
      <w:r w:rsidR="00185665" w:rsidRPr="00CF32BF">
        <w:t>System</w:t>
      </w:r>
      <w:r w:rsidR="00634941">
        <w:t>,</w:t>
      </w:r>
      <w:r w:rsidRPr="00CF32BF">
        <w:t xml:space="preserve"> and insert itself in</w:t>
      </w:r>
      <w:r w:rsidR="00150B56">
        <w:t>to</w:t>
      </w:r>
      <w:r w:rsidRPr="00CF32BF">
        <w:t xml:space="preserve"> the Contractor’s process</w:t>
      </w:r>
      <w:r w:rsidR="00150B56">
        <w:t>es</w:t>
      </w:r>
      <w:r w:rsidRPr="00CF32BF">
        <w:t xml:space="preserve"> for no real gain.  Additionally, all </w:t>
      </w:r>
      <w:r w:rsidR="007628F3" w:rsidRPr="00CF32BF">
        <w:t>Stock I</w:t>
      </w:r>
      <w:r w:rsidRPr="00CF32BF">
        <w:t xml:space="preserve">tems owned by the Commonwealth </w:t>
      </w:r>
      <w:r w:rsidR="00634941">
        <w:t>must</w:t>
      </w:r>
      <w:r w:rsidRPr="00CF32BF">
        <w:t xml:space="preserve"> be accounted for in a system </w:t>
      </w:r>
      <w:r w:rsidR="00634941">
        <w:t>that</w:t>
      </w:r>
      <w:r w:rsidR="00634941" w:rsidRPr="00CF32BF">
        <w:t xml:space="preserve"> </w:t>
      </w:r>
      <w:r w:rsidRPr="00CF32BF">
        <w:t xml:space="preserve">satisfies the </w:t>
      </w:r>
      <w:r w:rsidR="00AF7311" w:rsidRPr="00CF32BF">
        <w:t>Commonwealth statutory obligations</w:t>
      </w:r>
      <w:r w:rsidRPr="00CF32BF">
        <w:t xml:space="preserve">.  </w:t>
      </w:r>
      <w:r w:rsidR="00D70913">
        <w:t xml:space="preserve">ERP’s </w:t>
      </w:r>
      <w:r w:rsidR="00634941">
        <w:t>processes</w:t>
      </w:r>
      <w:r w:rsidR="00D70913" w:rsidRPr="00CF32BF">
        <w:t xml:space="preserve"> </w:t>
      </w:r>
      <w:r w:rsidRPr="00CF32BF">
        <w:t>fulfil that requirement within Defence.</w:t>
      </w:r>
    </w:p>
    <w:p w14:paraId="3DEB3BD5" w14:textId="014114E0" w:rsidR="00B722F0" w:rsidRPr="00CF32BF" w:rsidRDefault="00B722F0" w:rsidP="009C5DF3">
      <w:pPr>
        <w:pStyle w:val="GuideText-ASDEFCON"/>
      </w:pPr>
      <w:r w:rsidRPr="00CF32BF">
        <w:t xml:space="preserve">The drafter needs to </w:t>
      </w:r>
      <w:r w:rsidR="00634941">
        <w:t>be</w:t>
      </w:r>
      <w:r w:rsidR="00634941" w:rsidRPr="00CF32BF">
        <w:t xml:space="preserve"> </w:t>
      </w:r>
      <w:r w:rsidRPr="00CF32BF">
        <w:t>cognisan</w:t>
      </w:r>
      <w:r w:rsidR="00634941">
        <w:t>t</w:t>
      </w:r>
      <w:r w:rsidRPr="00CF32BF">
        <w:t xml:space="preserve"> of these issues before </w:t>
      </w:r>
      <w:r w:rsidR="00634941">
        <w:t>requiring</w:t>
      </w:r>
      <w:r w:rsidR="00FF0BE5">
        <w:t xml:space="preserve"> </w:t>
      </w:r>
      <w:r w:rsidRPr="00CF32BF">
        <w:t xml:space="preserve">the Contractor to use </w:t>
      </w:r>
      <w:r w:rsidR="009F1BE4">
        <w:t xml:space="preserve">ERP for </w:t>
      </w:r>
      <w:r w:rsidR="00DC3D0C">
        <w:t>SCM</w:t>
      </w:r>
      <w:r w:rsidR="00634941">
        <w:t xml:space="preserve"> processes that will likely duplicate processes in their own systems</w:t>
      </w:r>
      <w:r w:rsidRPr="00CF32BF">
        <w:t>.  The specific requirements of the Contract</w:t>
      </w:r>
      <w:r w:rsidR="00FF0BE5">
        <w:t>,</w:t>
      </w:r>
      <w:r w:rsidRPr="00CF32BF">
        <w:t xml:space="preserve"> once </w:t>
      </w:r>
      <w:r w:rsidR="009F1BE4">
        <w:t>ERP</w:t>
      </w:r>
      <w:r w:rsidR="009F1BE4" w:rsidRPr="00CF32BF">
        <w:t xml:space="preserve"> </w:t>
      </w:r>
      <w:r w:rsidRPr="00CF32BF">
        <w:t>has been mandated</w:t>
      </w:r>
      <w:r w:rsidR="00FF0BE5">
        <w:t>,</w:t>
      </w:r>
      <w:r w:rsidRPr="00CF32BF">
        <w:t xml:space="preserve"> are addressed in DSD-SUP-</w:t>
      </w:r>
      <w:r w:rsidR="00DC3D0C">
        <w:t>DESCM</w:t>
      </w:r>
      <w:r w:rsidRPr="00CF32BF">
        <w:t>.</w:t>
      </w:r>
    </w:p>
    <w:p w14:paraId="04632563" w14:textId="38CA8D93" w:rsidR="005C5169" w:rsidRPr="00CF32BF" w:rsidRDefault="005C5169" w:rsidP="009C5DF3">
      <w:pPr>
        <w:pStyle w:val="GuideText-ASDEFCON"/>
      </w:pPr>
      <w:r w:rsidRPr="00CF32BF">
        <w:t xml:space="preserve">If all Stock Item control and management by the Contractor can be performed using </w:t>
      </w:r>
      <w:r w:rsidR="00FF0BE5">
        <w:t>ERP</w:t>
      </w:r>
      <w:r w:rsidR="00FF0BE5" w:rsidRPr="00CF32BF">
        <w:t xml:space="preserve"> </w:t>
      </w:r>
      <w:r w:rsidRPr="00CF32BF">
        <w:t xml:space="preserve">(from the start of the Contract / OD), then this clause may not be required and the clauses below the heading can be deleted and replaced with a single </w:t>
      </w:r>
      <w:r w:rsidR="00EF6A32" w:rsidRPr="00CF32BF">
        <w:t>‘</w:t>
      </w:r>
      <w:r w:rsidRPr="00CF32BF">
        <w:t>Not used</w:t>
      </w:r>
      <w:r w:rsidR="00EF6A32" w:rsidRPr="00CF32BF">
        <w:t>’</w:t>
      </w:r>
      <w:r w:rsidRPr="00CF32BF">
        <w:t>.</w:t>
      </w:r>
    </w:p>
    <w:p w14:paraId="6A9DF39F" w14:textId="7F271391" w:rsidR="005C5169" w:rsidRPr="00CF32BF" w:rsidRDefault="005C5169" w:rsidP="009C5DF3">
      <w:pPr>
        <w:pStyle w:val="GuideText-ASDEFCON"/>
      </w:pPr>
      <w:r w:rsidRPr="00CF32BF">
        <w:t xml:space="preserve">In many cases this clause will be required for use, with and/or without Contractor use of </w:t>
      </w:r>
      <w:r w:rsidR="009F1BE4">
        <w:t>ERP</w:t>
      </w:r>
      <w:r w:rsidRPr="00CF32BF">
        <w:t xml:space="preserve">.  When included, drafters need to review the Stock Item that will be applicable (clause </w:t>
      </w:r>
      <w:r w:rsidRPr="00CF32BF">
        <w:fldChar w:fldCharType="begin"/>
      </w:r>
      <w:r w:rsidRPr="00CF32BF">
        <w:instrText xml:space="preserve"> REF _Ref378241795 \r \h </w:instrText>
      </w:r>
      <w:r w:rsidRPr="00CF32BF">
        <w:fldChar w:fldCharType="separate"/>
      </w:r>
      <w:r w:rsidR="0061767A">
        <w:t>6.2.7.1</w:t>
      </w:r>
      <w:r w:rsidRPr="00CF32BF">
        <w:fldChar w:fldCharType="end"/>
      </w:r>
      <w:r w:rsidRPr="00CF32BF">
        <w:t xml:space="preserve">) and the functionality required (clause </w:t>
      </w:r>
      <w:r w:rsidRPr="00CF32BF">
        <w:fldChar w:fldCharType="begin"/>
      </w:r>
      <w:r w:rsidRPr="00CF32BF">
        <w:instrText xml:space="preserve"> REF _Ref378241799 \r \h </w:instrText>
      </w:r>
      <w:r w:rsidRPr="00CF32BF">
        <w:fldChar w:fldCharType="separate"/>
      </w:r>
      <w:r w:rsidR="0061767A">
        <w:t>6.2.7.2</w:t>
      </w:r>
      <w:r w:rsidRPr="00CF32BF">
        <w:fldChar w:fldCharType="end"/>
      </w:r>
      <w:r w:rsidRPr="00CF32BF">
        <w:t>) and amend these clauses for individual Contract needs.</w:t>
      </w:r>
    </w:p>
    <w:p w14:paraId="4897FE7E" w14:textId="77777777" w:rsidR="00B722F0" w:rsidRPr="00CF32BF" w:rsidRDefault="00B722F0" w:rsidP="009C5DF3">
      <w:pPr>
        <w:pStyle w:val="GuideMarginHead-ASDEFCON"/>
      </w:pPr>
      <w:r w:rsidRPr="00CF32BF">
        <w:rPr>
          <w:u w:val="single"/>
        </w:rPr>
        <w:t>Related Clauses/ Documents</w:t>
      </w:r>
      <w:r w:rsidRPr="00CF32BF">
        <w:t>:</w:t>
      </w:r>
    </w:p>
    <w:p w14:paraId="0A0AF88D" w14:textId="4F98E5F3" w:rsidR="005C5169" w:rsidRPr="00CF32BF" w:rsidRDefault="005C5169" w:rsidP="009C5DF3">
      <w:pPr>
        <w:pStyle w:val="GuideText-ASDEFCON"/>
      </w:pPr>
      <w:r w:rsidRPr="00CF32BF">
        <w:t xml:space="preserve">Clauses </w:t>
      </w:r>
      <w:r w:rsidRPr="00CF32BF">
        <w:fldChar w:fldCharType="begin"/>
      </w:r>
      <w:r w:rsidRPr="00CF32BF">
        <w:instrText xml:space="preserve"> REF _Ref370723462 \r \h </w:instrText>
      </w:r>
      <w:r w:rsidR="009C5DF3" w:rsidRPr="00CF32BF">
        <w:instrText xml:space="preserve"> \* MERGEFORMAT </w:instrText>
      </w:r>
      <w:r w:rsidRPr="00CF32BF">
        <w:fldChar w:fldCharType="separate"/>
      </w:r>
      <w:r w:rsidR="0061767A">
        <w:rPr>
          <w:b/>
          <w:bCs/>
          <w:lang w:val="en-US"/>
        </w:rPr>
        <w:t>Error! Reference source not found.</w:t>
      </w:r>
      <w:r w:rsidRPr="00CF32BF">
        <w:fldChar w:fldCharType="end"/>
      </w:r>
      <w:r w:rsidRPr="00CF32BF">
        <w:t xml:space="preserve">, </w:t>
      </w:r>
      <w:r w:rsidR="00010A51" w:rsidRPr="00CF32BF">
        <w:fldChar w:fldCharType="begin"/>
      </w:r>
      <w:r w:rsidR="00010A51" w:rsidRPr="00CF32BF">
        <w:instrText xml:space="preserve"> REF _Ref448744795 \r \h </w:instrText>
      </w:r>
      <w:r w:rsidR="00010A51" w:rsidRPr="00CF32BF">
        <w:fldChar w:fldCharType="separate"/>
      </w:r>
      <w:r w:rsidR="0061767A">
        <w:t>6.2.3</w:t>
      </w:r>
      <w:r w:rsidR="00010A51" w:rsidRPr="00CF32BF">
        <w:fldChar w:fldCharType="end"/>
      </w:r>
      <w:r w:rsidRPr="00CF32BF">
        <w:t xml:space="preserve">, </w:t>
      </w:r>
      <w:r w:rsidRPr="00CF32BF">
        <w:fldChar w:fldCharType="begin"/>
      </w:r>
      <w:r w:rsidRPr="00CF32BF">
        <w:instrText xml:space="preserve"> REF _Ref232673510 \r \h </w:instrText>
      </w:r>
      <w:r w:rsidR="009C5DF3" w:rsidRPr="00CF32BF">
        <w:instrText xml:space="preserve"> \* MERGEFORMAT </w:instrText>
      </w:r>
      <w:r w:rsidRPr="00CF32BF">
        <w:fldChar w:fldCharType="separate"/>
      </w:r>
      <w:r w:rsidR="0061767A">
        <w:t>6.2.6</w:t>
      </w:r>
      <w:r w:rsidRPr="00CF32BF">
        <w:fldChar w:fldCharType="end"/>
      </w:r>
      <w:r w:rsidRPr="00CF32BF">
        <w:t xml:space="preserve">, </w:t>
      </w:r>
      <w:r w:rsidRPr="00CF32BF">
        <w:fldChar w:fldCharType="begin"/>
      </w:r>
      <w:r w:rsidRPr="00CF32BF">
        <w:instrText xml:space="preserve"> REF _Ref232673529 \r \h </w:instrText>
      </w:r>
      <w:r w:rsidR="009C5DF3" w:rsidRPr="00CF32BF">
        <w:instrText xml:space="preserve"> \* MERGEFORMAT </w:instrText>
      </w:r>
      <w:r w:rsidRPr="00CF32BF">
        <w:fldChar w:fldCharType="separate"/>
      </w:r>
      <w:r w:rsidR="0061767A">
        <w:t>6.2.8</w:t>
      </w:r>
      <w:r w:rsidRPr="00CF32BF">
        <w:fldChar w:fldCharType="end"/>
      </w:r>
      <w:r w:rsidR="005C2591" w:rsidRPr="00CF32BF">
        <w:t xml:space="preserve">, </w:t>
      </w:r>
      <w:r w:rsidRPr="00CF32BF">
        <w:fldChar w:fldCharType="begin"/>
      </w:r>
      <w:r w:rsidRPr="00CF32BF">
        <w:instrText xml:space="preserve"> REF _Ref232673542 \r \h </w:instrText>
      </w:r>
      <w:r w:rsidR="009C5DF3" w:rsidRPr="00CF32BF">
        <w:instrText xml:space="preserve"> \* MERGEFORMAT </w:instrText>
      </w:r>
      <w:r w:rsidRPr="00CF32BF">
        <w:fldChar w:fldCharType="separate"/>
      </w:r>
      <w:r w:rsidR="0061767A">
        <w:t>6.2.9</w:t>
      </w:r>
      <w:r w:rsidRPr="00CF32BF">
        <w:fldChar w:fldCharType="end"/>
      </w:r>
      <w:r w:rsidR="005C2591" w:rsidRPr="00CF32BF">
        <w:t xml:space="preserve"> of this DSD and clauses in other Supply Support DSDs that are tailored for the inclusion of </w:t>
      </w:r>
      <w:r w:rsidR="009F1BE4">
        <w:t xml:space="preserve">ERP </w:t>
      </w:r>
      <w:r w:rsidR="00DC3D0C">
        <w:t>SCM work</w:t>
      </w:r>
      <w:r w:rsidR="00A95468">
        <w:t xml:space="preserve"> </w:t>
      </w:r>
      <w:r w:rsidR="00DC3D0C">
        <w:t>stream functions</w:t>
      </w:r>
      <w:r w:rsidR="005C2591" w:rsidRPr="00CF32BF">
        <w:t>.</w:t>
      </w:r>
    </w:p>
    <w:p w14:paraId="61EDE55B" w14:textId="6F54A2ED" w:rsidR="00B722F0" w:rsidRPr="00CF32BF" w:rsidRDefault="00B722F0" w:rsidP="009C5DF3">
      <w:pPr>
        <w:pStyle w:val="GuideText-ASDEFCON"/>
      </w:pPr>
      <w:r w:rsidRPr="00CF32BF">
        <w:t>DID-SUP-</w:t>
      </w:r>
      <w:r w:rsidR="00D47373">
        <w:t>C</w:t>
      </w:r>
      <w:r w:rsidRPr="00CF32BF">
        <w:t>SSP or DID-SSM-SSMP, as applicable</w:t>
      </w:r>
    </w:p>
    <w:p w14:paraId="7E84AD5F" w14:textId="67177324" w:rsidR="00B722F0" w:rsidRPr="00CF32BF" w:rsidRDefault="00B722F0" w:rsidP="009C5DF3">
      <w:pPr>
        <w:pStyle w:val="GuideText-ASDEFCON"/>
      </w:pPr>
      <w:r w:rsidRPr="00CF32BF">
        <w:t>DSD-SUP-</w:t>
      </w:r>
      <w:r w:rsidR="00DC3D0C">
        <w:t>DESCM</w:t>
      </w:r>
      <w:r w:rsidR="009C1A8B" w:rsidRPr="00CF32BF">
        <w:t xml:space="preserve">, </w:t>
      </w:r>
      <w:r w:rsidR="00DC3D0C">
        <w:t xml:space="preserve">Defence </w:t>
      </w:r>
      <w:r w:rsidR="009F1BE4">
        <w:t>ERP</w:t>
      </w:r>
      <w:r w:rsidR="00FD58A5">
        <w:t xml:space="preserve"> </w:t>
      </w:r>
      <w:r w:rsidR="009C1A8B" w:rsidRPr="00CF32BF">
        <w:t>Use</w:t>
      </w:r>
      <w:r w:rsidR="00E5389E">
        <w:t xml:space="preserve"> </w:t>
      </w:r>
      <w:r w:rsidR="009F1BE4">
        <w:t xml:space="preserve">– </w:t>
      </w:r>
      <w:r w:rsidR="00DC3D0C">
        <w:t>SCM</w:t>
      </w:r>
      <w:r w:rsidR="005C2591" w:rsidRPr="00CF32BF">
        <w:t xml:space="preserve">, which defines </w:t>
      </w:r>
      <w:r w:rsidR="005E1626" w:rsidRPr="00CF32BF">
        <w:t xml:space="preserve">both access and </w:t>
      </w:r>
      <w:r w:rsidR="005C2591" w:rsidRPr="00CF32BF">
        <w:t xml:space="preserve">the scope of </w:t>
      </w:r>
      <w:r w:rsidR="009F1BE4">
        <w:t>ERP</w:t>
      </w:r>
      <w:r w:rsidR="009F1BE4" w:rsidRPr="00CF32BF">
        <w:t xml:space="preserve"> </w:t>
      </w:r>
      <w:r w:rsidR="005C2591" w:rsidRPr="00CF32BF">
        <w:t>use</w:t>
      </w:r>
      <w:r w:rsidR="009F1BE4">
        <w:t xml:space="preserve"> for </w:t>
      </w:r>
      <w:r w:rsidR="00DC3D0C">
        <w:t>SCM</w:t>
      </w:r>
      <w:r w:rsidR="009F1BE4">
        <w:t xml:space="preserve"> </w:t>
      </w:r>
      <w:r w:rsidR="00634941">
        <w:t>processes</w:t>
      </w:r>
      <w:r w:rsidR="005C2591" w:rsidRPr="00CF32BF">
        <w:t>.</w:t>
      </w:r>
    </w:p>
    <w:p w14:paraId="42FC0322" w14:textId="77777777" w:rsidR="00B722F0" w:rsidRPr="00CF32BF" w:rsidRDefault="00B722F0" w:rsidP="009C5DF3">
      <w:pPr>
        <w:pStyle w:val="GuideMarginHead-ASDEFCON"/>
      </w:pPr>
      <w:r w:rsidRPr="00CF32BF">
        <w:rPr>
          <w:u w:val="single"/>
        </w:rPr>
        <w:t>Optional Clauses</w:t>
      </w:r>
      <w:r w:rsidRPr="00CF32BF">
        <w:t>:</w:t>
      </w:r>
      <w:r w:rsidRPr="00CF32BF">
        <w:tab/>
        <w:t>None</w:t>
      </w:r>
    </w:p>
    <w:p w14:paraId="5910FF4D" w14:textId="7B6B8143" w:rsidR="00B722F0" w:rsidRPr="00CF32BF" w:rsidRDefault="007E350B" w:rsidP="00986F3B">
      <w:pPr>
        <w:pStyle w:val="GuideLV3Head-ASDEFCON"/>
      </w:pPr>
      <w:r w:rsidRPr="00CF32BF">
        <w:fldChar w:fldCharType="begin"/>
      </w:r>
      <w:r w:rsidRPr="00CF32BF">
        <w:instrText xml:space="preserve"> REF _Ref232673529 \r \h </w:instrText>
      </w:r>
      <w:r w:rsidR="00264313" w:rsidRPr="00CF32BF">
        <w:instrText xml:space="preserve"> \* MERGEFORMAT </w:instrText>
      </w:r>
      <w:r w:rsidRPr="00CF32BF">
        <w:fldChar w:fldCharType="separate"/>
      </w:r>
      <w:r w:rsidR="0061767A">
        <w:t>6.2.8</w:t>
      </w:r>
      <w:r w:rsidRPr="00CF32BF">
        <w:fldChar w:fldCharType="end"/>
      </w:r>
      <w:r w:rsidR="00B722F0" w:rsidRPr="00CF32BF">
        <w:tab/>
      </w:r>
      <w:r w:rsidR="00E23771" w:rsidRPr="00CF32BF">
        <w:fldChar w:fldCharType="begin"/>
      </w:r>
      <w:r w:rsidR="00E23771" w:rsidRPr="00CF32BF">
        <w:instrText xml:space="preserve"> REF _Ref232673529 \h </w:instrText>
      </w:r>
      <w:r w:rsidR="00264313" w:rsidRPr="00CF32BF">
        <w:instrText xml:space="preserve"> \* MERGEFORMAT </w:instrText>
      </w:r>
      <w:r w:rsidR="00E23771" w:rsidRPr="00CF32BF">
        <w:fldChar w:fldCharType="separate"/>
      </w:r>
      <w:r w:rsidR="0061767A" w:rsidRPr="00CF32BF">
        <w:t>Obsolescence Management</w:t>
      </w:r>
      <w:r w:rsidR="00E23771" w:rsidRPr="00CF32BF">
        <w:fldChar w:fldCharType="end"/>
      </w:r>
    </w:p>
    <w:p w14:paraId="7C1EFF8A" w14:textId="77777777" w:rsidR="00B722F0" w:rsidRPr="00CF32BF" w:rsidRDefault="00B722F0" w:rsidP="00021EC2">
      <w:pPr>
        <w:pStyle w:val="GuideMarginHead-ASDEFCON"/>
      </w:pPr>
      <w:r w:rsidRPr="00CF32BF">
        <w:rPr>
          <w:u w:val="single"/>
        </w:rPr>
        <w:t>Status</w:t>
      </w:r>
      <w:r w:rsidRPr="00CF32BF">
        <w:rPr>
          <w:rStyle w:val="MarginheadingChar"/>
        </w:rPr>
        <w:t>:</w:t>
      </w:r>
      <w:r w:rsidRPr="00CF32BF">
        <w:tab/>
        <w:t>Optional</w:t>
      </w:r>
    </w:p>
    <w:p w14:paraId="4C3E57C7" w14:textId="77777777" w:rsidR="00B722F0" w:rsidRPr="00CF32BF" w:rsidRDefault="00B722F0" w:rsidP="00021EC2">
      <w:pPr>
        <w:pStyle w:val="GuideMarginHead-ASDEFCON"/>
      </w:pPr>
      <w:r w:rsidRPr="00CF32BF">
        <w:rPr>
          <w:u w:val="single"/>
        </w:rPr>
        <w:t>Purpose</w:t>
      </w:r>
      <w:r w:rsidRPr="00CF32BF">
        <w:rPr>
          <w:rStyle w:val="MarginheadingChar"/>
        </w:rPr>
        <w:t>:</w:t>
      </w:r>
      <w:r w:rsidRPr="00CF32BF">
        <w:tab/>
        <w:t>To require the Contractor to implement an Obsolescence management program.</w:t>
      </w:r>
    </w:p>
    <w:p w14:paraId="0EBA56DF" w14:textId="3C6913A8" w:rsidR="00B722F0" w:rsidRPr="00CF32BF" w:rsidRDefault="00B722F0" w:rsidP="00021EC2">
      <w:pPr>
        <w:pStyle w:val="GuideMarginHead-ASDEFCON"/>
        <w:rPr>
          <w:i/>
        </w:rPr>
      </w:pPr>
      <w:r w:rsidRPr="00CF32BF">
        <w:rPr>
          <w:u w:val="single"/>
        </w:rPr>
        <w:t>Policy</w:t>
      </w:r>
      <w:r w:rsidRPr="00CF32BF">
        <w:rPr>
          <w:rStyle w:val="MarginheadingChar"/>
        </w:rPr>
        <w:t>:</w:t>
      </w:r>
      <w:r w:rsidRPr="00CF32BF">
        <w:tab/>
      </w:r>
      <w:r w:rsidR="00FD5C85">
        <w:t>Supply and Distribution Manual</w:t>
      </w:r>
      <w:r w:rsidR="00CF13CE">
        <w:t xml:space="preserve">, </w:t>
      </w:r>
      <w:r w:rsidR="00FD5C85">
        <w:t>Chapter 10, Defence Policy on</w:t>
      </w:r>
      <w:r w:rsidR="006832C5" w:rsidRPr="00FD58A5">
        <w:rPr>
          <w:i/>
        </w:rPr>
        <w:t xml:space="preserve"> </w:t>
      </w:r>
      <w:r w:rsidR="006832C5" w:rsidRPr="009763FE">
        <w:t>Obsolescence</w:t>
      </w:r>
    </w:p>
    <w:p w14:paraId="1DA359DE" w14:textId="44F99989" w:rsidR="00B722F0" w:rsidRPr="00CF32BF" w:rsidRDefault="00B722F0" w:rsidP="00021EC2">
      <w:pPr>
        <w:pStyle w:val="GuideMarginHead-ASDEFCON"/>
      </w:pPr>
      <w:r w:rsidRPr="00CF32BF">
        <w:rPr>
          <w:u w:val="single"/>
        </w:rPr>
        <w:t>Guidance</w:t>
      </w:r>
      <w:r w:rsidRPr="00CF32BF">
        <w:t>:</w:t>
      </w:r>
      <w:r w:rsidRPr="00CF32BF">
        <w:tab/>
        <w:t xml:space="preserve">The drafter should note the definition </w:t>
      </w:r>
      <w:r w:rsidR="00BD2D6E">
        <w:t xml:space="preserve">for </w:t>
      </w:r>
      <w:r w:rsidRPr="00CF32BF">
        <w:t>Obsolescence</w:t>
      </w:r>
      <w:r w:rsidR="00280F97" w:rsidRPr="00CF32BF">
        <w:t>, Obsolescent, Obsolescent Item, Obsolete</w:t>
      </w:r>
      <w:r w:rsidR="008F52D3">
        <w:t>,</w:t>
      </w:r>
      <w:r w:rsidR="00280F97" w:rsidRPr="00CF32BF">
        <w:t xml:space="preserve"> and Obsolete Item</w:t>
      </w:r>
      <w:r w:rsidR="008F52D3">
        <w:t>,</w:t>
      </w:r>
      <w:r w:rsidR="008F52D3" w:rsidRPr="008F52D3">
        <w:t xml:space="preserve"> </w:t>
      </w:r>
      <w:r w:rsidR="008F52D3" w:rsidRPr="00CF32BF">
        <w:t>in the Glossary</w:t>
      </w:r>
      <w:r w:rsidR="00280F97" w:rsidRPr="00CF32BF">
        <w:t xml:space="preserve">.  </w:t>
      </w:r>
      <w:r w:rsidRPr="00CF32BF">
        <w:t xml:space="preserve">The Commonwealth needs to know when (preferably before) any Stock </w:t>
      </w:r>
      <w:r w:rsidR="00CB1027" w:rsidRPr="00CF32BF">
        <w:t>I</w:t>
      </w:r>
      <w:r w:rsidRPr="00CF32BF">
        <w:t>tem:</w:t>
      </w:r>
    </w:p>
    <w:p w14:paraId="1EBB5D9C" w14:textId="77777777" w:rsidR="00B722F0" w:rsidRPr="00CF32BF" w:rsidRDefault="00B722F0" w:rsidP="00C67D6E">
      <w:pPr>
        <w:pStyle w:val="GuideSublistLv1-ASDEFCON"/>
        <w:numPr>
          <w:ilvl w:val="0"/>
          <w:numId w:val="58"/>
        </w:numPr>
      </w:pPr>
      <w:r w:rsidRPr="00CF32BF">
        <w:t>becomes difficult to procure;</w:t>
      </w:r>
    </w:p>
    <w:p w14:paraId="1502F9D9" w14:textId="77777777" w:rsidR="00B722F0" w:rsidRPr="00CF32BF" w:rsidRDefault="00B722F0" w:rsidP="00021EC2">
      <w:pPr>
        <w:pStyle w:val="GuideSublistLv1-ASDEFCON"/>
      </w:pPr>
      <w:r w:rsidRPr="00CF32BF">
        <w:t>will commence its final production run; or</w:t>
      </w:r>
    </w:p>
    <w:p w14:paraId="2E37BAF2" w14:textId="77777777" w:rsidR="00B722F0" w:rsidRPr="00CF32BF" w:rsidRDefault="00B722F0" w:rsidP="00021EC2">
      <w:pPr>
        <w:pStyle w:val="GuideSublistLv1-ASDEFCON"/>
      </w:pPr>
      <w:r w:rsidRPr="00CF32BF">
        <w:t>is soon to be superseded by a like item.</w:t>
      </w:r>
    </w:p>
    <w:p w14:paraId="2B0BA9D6" w14:textId="14213EA9" w:rsidR="00B722F0" w:rsidRPr="00CF32BF" w:rsidRDefault="00B722F0" w:rsidP="00021EC2">
      <w:pPr>
        <w:pStyle w:val="GuideText-ASDEFCON"/>
      </w:pPr>
      <w:r w:rsidRPr="00CF32BF">
        <w:t xml:space="preserve">It </w:t>
      </w:r>
      <w:r w:rsidR="005E1626" w:rsidRPr="00CF32BF">
        <w:t xml:space="preserve">can be </w:t>
      </w:r>
      <w:r w:rsidRPr="00CF32BF">
        <w:t xml:space="preserve">preferable for the Contractor to implement a proactive, rather than reactive (wait and see) Obsolescence monitoring program; however, in some circumstances, a reactive program has merits.  For example, a reactive program may be preferable </w:t>
      </w:r>
      <w:r w:rsidR="008F52D3">
        <w:t>if</w:t>
      </w:r>
      <w:r w:rsidR="008F52D3" w:rsidRPr="00CF32BF">
        <w:t xml:space="preserve"> </w:t>
      </w:r>
      <w:r w:rsidRPr="00CF32BF">
        <w:t>the technolog</w:t>
      </w:r>
      <w:r w:rsidR="008F52D3">
        <w:t>ical complexity</w:t>
      </w:r>
      <w:r w:rsidRPr="00CF32BF">
        <w:t xml:space="preserve"> of the equipment is low </w:t>
      </w:r>
      <w:r w:rsidR="008F52D3">
        <w:t xml:space="preserve">and </w:t>
      </w:r>
      <w:r w:rsidR="0040459E">
        <w:t xml:space="preserve">items are </w:t>
      </w:r>
      <w:r w:rsidR="008F52D3">
        <w:t>not difficult to replace</w:t>
      </w:r>
      <w:r w:rsidRPr="00CF32BF">
        <w:t>.  A reactive program should involve a risk analysis before implementation.</w:t>
      </w:r>
    </w:p>
    <w:p w14:paraId="797F3B00" w14:textId="77777777" w:rsidR="005E1626" w:rsidRPr="00CF32BF" w:rsidRDefault="005E1626" w:rsidP="00021EC2">
      <w:pPr>
        <w:pStyle w:val="GuideText-ASDEFCON"/>
      </w:pPr>
      <w:r w:rsidRPr="00CF32BF">
        <w:t>If the Commonwealth undertakes an Obsolescence monitoring and management program without the need for proactive Contractor input, then the clause may not be required and the clauses below the heading can be dele</w:t>
      </w:r>
      <w:r w:rsidR="00EF6A32" w:rsidRPr="00CF32BF">
        <w:t>ted and replaced with a single ‘</w:t>
      </w:r>
      <w:r w:rsidRPr="00CF32BF">
        <w:t>Not used</w:t>
      </w:r>
      <w:r w:rsidR="00EF6A32" w:rsidRPr="00CF32BF">
        <w:t>’</w:t>
      </w:r>
      <w:r w:rsidRPr="00CF32BF">
        <w:t>.</w:t>
      </w:r>
    </w:p>
    <w:p w14:paraId="21075B0C" w14:textId="5913426D" w:rsidR="00B722F0" w:rsidRDefault="00B722F0" w:rsidP="00C67D6E">
      <w:pPr>
        <w:pStyle w:val="GuideText-ASDEFCON"/>
      </w:pPr>
      <w:r w:rsidRPr="00CF32BF">
        <w:t>The drafter should note the guidance that is contained in DEF(AUST)</w:t>
      </w:r>
      <w:r w:rsidR="00B6568D" w:rsidRPr="00CF32BF">
        <w:t xml:space="preserve"> </w:t>
      </w:r>
      <w:r w:rsidRPr="00CF32BF">
        <w:t xml:space="preserve">5691, Logistic Support Analysis, particularly task PL5, Post Production Support Analysis.  The Commonwealth is likely to be equally interested in Obsolescence of Contractor-owned </w:t>
      </w:r>
      <w:r w:rsidR="007628F3" w:rsidRPr="00CF32BF">
        <w:t>Stock I</w:t>
      </w:r>
      <w:r w:rsidRPr="00CF32BF">
        <w:t xml:space="preserve">tems as </w:t>
      </w:r>
      <w:r w:rsidR="006832C5" w:rsidRPr="00CF32BF">
        <w:t xml:space="preserve">well as </w:t>
      </w:r>
      <w:r w:rsidRPr="00CF32BF">
        <w:t xml:space="preserve">Obsolescence of Commonwealth-owned </w:t>
      </w:r>
      <w:r w:rsidR="007628F3" w:rsidRPr="00CF32BF">
        <w:t>Stock I</w:t>
      </w:r>
      <w:r w:rsidRPr="00CF32BF">
        <w:t xml:space="preserve">tems, particularly </w:t>
      </w:r>
      <w:r w:rsidR="005E1626" w:rsidRPr="00CF32BF">
        <w:t xml:space="preserve">if </w:t>
      </w:r>
      <w:r w:rsidRPr="00CF32BF">
        <w:t>there are</w:t>
      </w:r>
      <w:r w:rsidR="005E1626" w:rsidRPr="00CF32BF">
        <w:t xml:space="preserve"> significant</w:t>
      </w:r>
      <w:r w:rsidRPr="00CF32BF">
        <w:t xml:space="preserve"> implications for the Commonwealth</w:t>
      </w:r>
      <w:r w:rsidR="006832C5" w:rsidRPr="00CF32BF">
        <w:t xml:space="preserve"> associated with Contractor-owned Stock Items</w:t>
      </w:r>
      <w:r w:rsidRPr="00CF32BF">
        <w:t>.</w:t>
      </w:r>
    </w:p>
    <w:p w14:paraId="52E825FD" w14:textId="60A1303D" w:rsidR="008F52D3" w:rsidRDefault="008F52D3" w:rsidP="00C67D6E">
      <w:pPr>
        <w:pStyle w:val="GuideText-ASDEFCON"/>
      </w:pPr>
      <w:r>
        <w:t xml:space="preserve">Clause </w:t>
      </w:r>
      <w:r w:rsidRPr="00CF32BF">
        <w:fldChar w:fldCharType="begin"/>
      </w:r>
      <w:r w:rsidRPr="00CF32BF">
        <w:instrText xml:space="preserve"> REF _Ref232673529 \r \h  \* MERGEFORMAT </w:instrText>
      </w:r>
      <w:r w:rsidRPr="00CF32BF">
        <w:fldChar w:fldCharType="separate"/>
      </w:r>
      <w:r w:rsidR="0061767A">
        <w:t>6.2.8</w:t>
      </w:r>
      <w:r w:rsidRPr="00CF32BF">
        <w:fldChar w:fldCharType="end"/>
      </w:r>
      <w:r>
        <w:t xml:space="preserve"> requires the Contractor to monitor Stock Items and Non-Stock Items (this may be tailored if required) and notify the Commonwealth of any identified Obsolescence issues.</w:t>
      </w:r>
    </w:p>
    <w:p w14:paraId="2396F9A8" w14:textId="6321E3BE" w:rsidR="00277A25" w:rsidRDefault="00277A25" w:rsidP="00C67D6E">
      <w:pPr>
        <w:pStyle w:val="GuideText-ASDEFCON"/>
      </w:pPr>
      <w:r>
        <w:t xml:space="preserve">The clause allows the parties to discuss the identified </w:t>
      </w:r>
      <w:r w:rsidR="00122484">
        <w:t xml:space="preserve">Obsolescence </w:t>
      </w:r>
      <w:r>
        <w:t xml:space="preserve">issue and for the Commonwealth to request </w:t>
      </w:r>
      <w:r w:rsidR="00122484">
        <w:t xml:space="preserve">the Contractor to prepare </w:t>
      </w:r>
      <w:r>
        <w:t>an Obsolescence Strategy Report as a specific deliverable</w:t>
      </w:r>
      <w:r w:rsidR="00122484">
        <w:t>.  On receiving the report, the Commonwealth Representative may Approve the report (as required by the S&amp;Q Order) and the Approve a strategy to address the Obsolescence issue.  Note that the strategy may or may not require further action by the Contractor (eg, if an FMS purchase is required instead).</w:t>
      </w:r>
    </w:p>
    <w:p w14:paraId="262AE669" w14:textId="5E892344" w:rsidR="00122484" w:rsidRPr="00CF32BF" w:rsidRDefault="006F3DFE" w:rsidP="00C67D6E">
      <w:pPr>
        <w:pStyle w:val="GuideText-ASDEFCON"/>
      </w:pPr>
      <w:r>
        <w:t xml:space="preserve">If </w:t>
      </w:r>
      <w:r w:rsidR="00D37148">
        <w:t>require</w:t>
      </w:r>
      <w:r>
        <w:t>, the clause may be tailor</w:t>
      </w:r>
      <w:r w:rsidR="00D37148">
        <w:t>ed</w:t>
      </w:r>
      <w:r>
        <w:t xml:space="preserve"> but in many cases </w:t>
      </w:r>
      <w:r w:rsidR="00D37148">
        <w:t>it</w:t>
      </w:r>
      <w:r>
        <w:t xml:space="preserve"> can be included </w:t>
      </w:r>
      <w:r w:rsidR="00D37148">
        <w:t xml:space="preserve">in the DSD </w:t>
      </w:r>
      <w:r>
        <w:t>without change.</w:t>
      </w:r>
    </w:p>
    <w:p w14:paraId="323CB281" w14:textId="77777777" w:rsidR="00B722F0" w:rsidRPr="00CF32BF" w:rsidRDefault="00B722F0" w:rsidP="00021EC2">
      <w:pPr>
        <w:pStyle w:val="GuideMarginHead-ASDEFCON"/>
      </w:pPr>
      <w:r w:rsidRPr="00CF32BF">
        <w:rPr>
          <w:u w:val="single"/>
        </w:rPr>
        <w:t>Related Clauses/ Documents</w:t>
      </w:r>
      <w:r w:rsidRPr="00CF32BF">
        <w:t>:</w:t>
      </w:r>
    </w:p>
    <w:p w14:paraId="5D98BBDA" w14:textId="22215AE8" w:rsidR="00B722F0" w:rsidRPr="00CF32BF" w:rsidRDefault="00B722F0" w:rsidP="00021EC2">
      <w:pPr>
        <w:pStyle w:val="GuideText-ASDEFCON"/>
      </w:pPr>
      <w:r w:rsidRPr="00CF32BF">
        <w:t>DID-SUP-</w:t>
      </w:r>
      <w:r w:rsidR="00D47373">
        <w:t>C</w:t>
      </w:r>
      <w:r w:rsidRPr="00CF32BF">
        <w:t>SSP or DID-SSM-SSMP, as applicable</w:t>
      </w:r>
    </w:p>
    <w:p w14:paraId="476B94DA" w14:textId="77777777" w:rsidR="005E1626" w:rsidRPr="00CF32BF" w:rsidRDefault="005E1626" w:rsidP="00021EC2">
      <w:pPr>
        <w:pStyle w:val="GuideText-ASDEFCON"/>
      </w:pPr>
      <w:r w:rsidRPr="00CF32BF">
        <w:t>DSD-ENG-SERV, for engineering investigations into Obsolescence and related parts substitution or modification options.</w:t>
      </w:r>
    </w:p>
    <w:p w14:paraId="053A564D" w14:textId="77777777" w:rsidR="00B722F0" w:rsidRPr="00CF32BF" w:rsidRDefault="00B722F0" w:rsidP="00021EC2">
      <w:pPr>
        <w:pStyle w:val="GuideMarginHead-ASDEFCON"/>
      </w:pPr>
      <w:r w:rsidRPr="00CF32BF">
        <w:rPr>
          <w:u w:val="single"/>
        </w:rPr>
        <w:t>Optional Clauses</w:t>
      </w:r>
      <w:r w:rsidRPr="00CF32BF">
        <w:t>:</w:t>
      </w:r>
      <w:r w:rsidRPr="00CF32BF">
        <w:tab/>
        <w:t>None</w:t>
      </w:r>
    </w:p>
    <w:p w14:paraId="2A0D790D" w14:textId="5F24194D" w:rsidR="00B722F0" w:rsidRPr="00CF32BF" w:rsidRDefault="007E350B" w:rsidP="002B7795">
      <w:pPr>
        <w:pStyle w:val="GuideLV3Head-ASDEFCON"/>
      </w:pPr>
      <w:r w:rsidRPr="00CF32BF">
        <w:fldChar w:fldCharType="begin"/>
      </w:r>
      <w:r w:rsidRPr="00CF32BF">
        <w:instrText xml:space="preserve"> REF _Ref232673542 \r \h </w:instrText>
      </w:r>
      <w:r w:rsidR="00264313" w:rsidRPr="00CF32BF">
        <w:instrText xml:space="preserve"> \* MERGEFORMAT </w:instrText>
      </w:r>
      <w:r w:rsidRPr="00CF32BF">
        <w:fldChar w:fldCharType="separate"/>
      </w:r>
      <w:r w:rsidR="0061767A">
        <w:t>6.2.9</w:t>
      </w:r>
      <w:r w:rsidRPr="00CF32BF">
        <w:fldChar w:fldCharType="end"/>
      </w:r>
      <w:r w:rsidR="00B722F0" w:rsidRPr="00CF32BF">
        <w:tab/>
      </w:r>
      <w:r w:rsidR="00E23771" w:rsidRPr="00CF32BF">
        <w:fldChar w:fldCharType="begin"/>
      </w:r>
      <w:r w:rsidR="00E23771" w:rsidRPr="00CF32BF">
        <w:instrText xml:space="preserve"> REF _Ref232673542 \h </w:instrText>
      </w:r>
      <w:r w:rsidR="00264313" w:rsidRPr="00CF32BF">
        <w:instrText xml:space="preserve"> \* MERGEFORMAT </w:instrText>
      </w:r>
      <w:r w:rsidR="00E23771" w:rsidRPr="00CF32BF">
        <w:fldChar w:fldCharType="separate"/>
      </w:r>
      <w:r w:rsidR="0061767A" w:rsidRPr="00CF32BF">
        <w:t>Disposal</w:t>
      </w:r>
      <w:r w:rsidR="00E23771" w:rsidRPr="00CF32BF">
        <w:fldChar w:fldCharType="end"/>
      </w:r>
    </w:p>
    <w:p w14:paraId="61E9C096" w14:textId="77777777" w:rsidR="00B722F0" w:rsidRPr="00CF32BF" w:rsidRDefault="00B722F0" w:rsidP="00BD6882">
      <w:pPr>
        <w:pStyle w:val="GuideMarginHead-ASDEFCON"/>
      </w:pPr>
      <w:r w:rsidRPr="00CF32BF">
        <w:rPr>
          <w:u w:val="single"/>
        </w:rPr>
        <w:t>Status</w:t>
      </w:r>
      <w:r w:rsidRPr="00CF32BF">
        <w:rPr>
          <w:rStyle w:val="MarginheadingChar"/>
        </w:rPr>
        <w:t>:</w:t>
      </w:r>
      <w:r w:rsidRPr="00CF32BF">
        <w:tab/>
        <w:t>Optional</w:t>
      </w:r>
    </w:p>
    <w:p w14:paraId="5F8E24AA" w14:textId="77777777" w:rsidR="00B722F0" w:rsidRPr="00CF32BF" w:rsidRDefault="00B722F0" w:rsidP="00BD6882">
      <w:pPr>
        <w:pStyle w:val="GuideMarginHead-ASDEFCON"/>
      </w:pPr>
      <w:r w:rsidRPr="00CF32BF">
        <w:rPr>
          <w:u w:val="single"/>
        </w:rPr>
        <w:t>Purpose</w:t>
      </w:r>
      <w:r w:rsidRPr="00CF32BF">
        <w:rPr>
          <w:rStyle w:val="MarginheadingChar"/>
        </w:rPr>
        <w:t>:</w:t>
      </w:r>
      <w:r w:rsidRPr="00CF32BF">
        <w:tab/>
        <w:t>To require the Contractor to undertake Disposal activities in accordance with Defence policy.</w:t>
      </w:r>
    </w:p>
    <w:p w14:paraId="6B21765B" w14:textId="0A4B503F" w:rsidR="00B722F0" w:rsidRPr="00CF32BF" w:rsidRDefault="00B722F0" w:rsidP="00BD6882">
      <w:pPr>
        <w:pStyle w:val="GuideMarginHead-ASDEFCON"/>
      </w:pPr>
      <w:r w:rsidRPr="00CF32BF">
        <w:rPr>
          <w:u w:val="single"/>
        </w:rPr>
        <w:t>Policy</w:t>
      </w:r>
      <w:r w:rsidRPr="00CF32BF">
        <w:rPr>
          <w:rStyle w:val="MarginheadingChar"/>
        </w:rPr>
        <w:t>:</w:t>
      </w:r>
      <w:r w:rsidRPr="00CF32BF">
        <w:tab/>
      </w:r>
      <w:r w:rsidR="00996A43" w:rsidRPr="00CF32BF">
        <w:rPr>
          <w:i/>
        </w:rPr>
        <w:t>Disposal</w:t>
      </w:r>
      <w:r w:rsidR="00FD5C85">
        <w:rPr>
          <w:i/>
        </w:rPr>
        <w:t>s</w:t>
      </w:r>
      <w:r w:rsidR="00996A43" w:rsidRPr="00CF32BF">
        <w:rPr>
          <w:i/>
        </w:rPr>
        <w:t xml:space="preserve"> </w:t>
      </w:r>
      <w:r w:rsidR="00FD5C85">
        <w:rPr>
          <w:i/>
        </w:rPr>
        <w:t>Handbook</w:t>
      </w:r>
    </w:p>
    <w:p w14:paraId="40E1558A" w14:textId="77777777" w:rsidR="00B722F0" w:rsidRPr="00CF32BF" w:rsidRDefault="00B722F0" w:rsidP="00BD6882">
      <w:pPr>
        <w:pStyle w:val="GuideMarginHead-ASDEFCON"/>
      </w:pPr>
      <w:r w:rsidRPr="00CF32BF">
        <w:rPr>
          <w:u w:val="single"/>
        </w:rPr>
        <w:t>Guidance</w:t>
      </w:r>
      <w:r w:rsidRPr="00CF32BF">
        <w:t>:</w:t>
      </w:r>
      <w:r w:rsidRPr="00CF32BF">
        <w:tab/>
        <w:t xml:space="preserve">The Contractor may be required to dispose of a range of surplus </w:t>
      </w:r>
      <w:r w:rsidR="007628F3" w:rsidRPr="00CF32BF">
        <w:t>Stock I</w:t>
      </w:r>
      <w:r w:rsidRPr="00CF32BF">
        <w:t xml:space="preserve">tems during the course of the Contract.  Commonwealth interest in the disposal of Contractor-owned </w:t>
      </w:r>
      <w:r w:rsidR="007628F3" w:rsidRPr="00CF32BF">
        <w:t>Stock I</w:t>
      </w:r>
      <w:r w:rsidRPr="00CF32BF">
        <w:t xml:space="preserve">tems would usually be related to meeting environmental and safety issues which are covered in the SOW at clause </w:t>
      </w:r>
      <w:r w:rsidR="001E1842" w:rsidRPr="00CF32BF">
        <w:t>12</w:t>
      </w:r>
      <w:r w:rsidRPr="00CF32BF">
        <w:t xml:space="preserve">, unless there are other implications for the Contract.  The Contractor may need to dispose of Commonwealth-owned </w:t>
      </w:r>
      <w:r w:rsidR="007628F3" w:rsidRPr="00CF32BF">
        <w:t>Stock I</w:t>
      </w:r>
      <w:r w:rsidRPr="00CF32BF">
        <w:t>tems which:</w:t>
      </w:r>
    </w:p>
    <w:p w14:paraId="1F9B617B" w14:textId="77777777" w:rsidR="00B722F0" w:rsidRPr="00CF32BF" w:rsidRDefault="00B722F0" w:rsidP="00C67D6E">
      <w:pPr>
        <w:pStyle w:val="GuideSublistLv1-ASDEFCON"/>
        <w:numPr>
          <w:ilvl w:val="0"/>
          <w:numId w:val="44"/>
        </w:numPr>
      </w:pPr>
      <w:r w:rsidRPr="00CF32BF">
        <w:t>are no longer needed to support the ADF;</w:t>
      </w:r>
    </w:p>
    <w:p w14:paraId="26F77710" w14:textId="77777777" w:rsidR="00B722F0" w:rsidRPr="00CF32BF" w:rsidRDefault="00B722F0" w:rsidP="00BD6882">
      <w:pPr>
        <w:pStyle w:val="GuideSublistLv1-ASDEFCON"/>
      </w:pPr>
      <w:r w:rsidRPr="00CF32BF">
        <w:t>are excess to requirements;</w:t>
      </w:r>
    </w:p>
    <w:p w14:paraId="7E9F704F" w14:textId="77777777" w:rsidR="00B722F0" w:rsidRPr="00CF32BF" w:rsidRDefault="00B722F0" w:rsidP="00BD6882">
      <w:pPr>
        <w:pStyle w:val="GuideSublistLv1-ASDEFCON"/>
      </w:pPr>
      <w:r w:rsidRPr="00CF32BF">
        <w:t xml:space="preserve">are unsuited for use because of </w:t>
      </w:r>
      <w:r w:rsidR="001E1842" w:rsidRPr="00CF32BF">
        <w:t xml:space="preserve">Obsolescence </w:t>
      </w:r>
      <w:r w:rsidRPr="00CF32BF">
        <w:t>or expired shelf life;</w:t>
      </w:r>
    </w:p>
    <w:p w14:paraId="45A47C30" w14:textId="77777777" w:rsidR="00B722F0" w:rsidRPr="00CF32BF" w:rsidRDefault="00B722F0" w:rsidP="00BD6882">
      <w:pPr>
        <w:pStyle w:val="GuideSublistLv1-ASDEFCON"/>
      </w:pPr>
      <w:r w:rsidRPr="00CF32BF">
        <w:t>can be provided by alternate means in a more economic manner; or</w:t>
      </w:r>
    </w:p>
    <w:p w14:paraId="523D1015" w14:textId="77777777" w:rsidR="00B722F0" w:rsidRPr="00CF32BF" w:rsidRDefault="00B722F0" w:rsidP="00BD6882">
      <w:pPr>
        <w:pStyle w:val="GuideSublistLv1-ASDEFCON"/>
      </w:pPr>
      <w:r w:rsidRPr="00CF32BF">
        <w:t xml:space="preserve">are </w:t>
      </w:r>
      <w:r w:rsidR="00137B78" w:rsidRPr="00CF32BF">
        <w:t>Beyond Economic Repair</w:t>
      </w:r>
      <w:r w:rsidR="008A7653" w:rsidRPr="00CF32BF">
        <w:t xml:space="preserve"> (BER)</w:t>
      </w:r>
      <w:r w:rsidR="00137B78" w:rsidRPr="00CF32BF">
        <w:t xml:space="preserve"> </w:t>
      </w:r>
      <w:r w:rsidR="001E1842" w:rsidRPr="00CF32BF">
        <w:t xml:space="preserve">or </w:t>
      </w:r>
      <w:r w:rsidR="00137B78" w:rsidRPr="00CF32BF">
        <w:t>Beyond Physical Repair</w:t>
      </w:r>
      <w:r w:rsidR="008A7653" w:rsidRPr="00CF32BF">
        <w:t xml:space="preserve"> (BPR)</w:t>
      </w:r>
      <w:r w:rsidRPr="00CF32BF">
        <w:t>.</w:t>
      </w:r>
    </w:p>
    <w:p w14:paraId="0B9EDCE2" w14:textId="110F1765" w:rsidR="00B722F0" w:rsidRPr="00CF32BF" w:rsidRDefault="00B722F0" w:rsidP="00FC6BA0">
      <w:pPr>
        <w:pStyle w:val="GuideText-ASDEFCON"/>
      </w:pPr>
      <w:r w:rsidRPr="00CF32BF">
        <w:t>The drafter should note the requirements and delegations for stores write</w:t>
      </w:r>
      <w:r w:rsidR="0091745B">
        <w:t>-</w:t>
      </w:r>
      <w:r w:rsidRPr="00CF32BF">
        <w:t xml:space="preserve">offs </w:t>
      </w:r>
      <w:r w:rsidR="006832C5" w:rsidRPr="00CF32BF">
        <w:t>in</w:t>
      </w:r>
      <w:r w:rsidRPr="00CF32BF">
        <w:t xml:space="preserve"> </w:t>
      </w:r>
      <w:r w:rsidR="0091745B">
        <w:t>the</w:t>
      </w:r>
      <w:r w:rsidRPr="001413CB">
        <w:rPr>
          <w:i/>
        </w:rPr>
        <w:t xml:space="preserve"> </w:t>
      </w:r>
      <w:r w:rsidR="00996A43" w:rsidRPr="001413CB">
        <w:rPr>
          <w:i/>
        </w:rPr>
        <w:t xml:space="preserve">Disposal </w:t>
      </w:r>
      <w:r w:rsidR="0091745B">
        <w:rPr>
          <w:i/>
        </w:rPr>
        <w:t>Handbook</w:t>
      </w:r>
      <w:r w:rsidRPr="00CF32BF">
        <w:t>.</w:t>
      </w:r>
    </w:p>
    <w:p w14:paraId="688C891D" w14:textId="77777777" w:rsidR="001E1842" w:rsidRPr="00CF32BF" w:rsidRDefault="001E1842" w:rsidP="00FC6BA0">
      <w:pPr>
        <w:pStyle w:val="GuideText-ASDEFCON"/>
      </w:pPr>
      <w:r w:rsidRPr="00CF32BF">
        <w:t>If Disposal Services are not a requirement of the Contract (meaning that some items may need to be returned to the Commonwealth for Disposal) then the clauses below the heading can be dele</w:t>
      </w:r>
      <w:r w:rsidR="00EF6A32" w:rsidRPr="00CF32BF">
        <w:t>ted and replaced with a single ‘</w:t>
      </w:r>
      <w:r w:rsidRPr="00CF32BF">
        <w:t>Not used</w:t>
      </w:r>
      <w:r w:rsidR="00EF6A32" w:rsidRPr="00CF32BF">
        <w:t>’</w:t>
      </w:r>
      <w:r w:rsidRPr="00CF32BF">
        <w:t>.</w:t>
      </w:r>
    </w:p>
    <w:p w14:paraId="72751485" w14:textId="14E100F8" w:rsidR="001E1842" w:rsidRPr="00CF32BF" w:rsidRDefault="001E1842" w:rsidP="00FC6BA0">
      <w:pPr>
        <w:pStyle w:val="GuideText-ASDEFCON"/>
      </w:pPr>
      <w:r w:rsidRPr="00CF32BF">
        <w:t xml:space="preserve">If included in the Contract, drafters should review and amend the clause, as necessary, including in relation to the preparation or availability of a </w:t>
      </w:r>
      <w:r w:rsidR="00B732E7" w:rsidRPr="00CF32BF">
        <w:t>Disposal Plan</w:t>
      </w:r>
      <w:r w:rsidR="00CE12FB" w:rsidRPr="00CF32BF">
        <w:t xml:space="preserve"> (or one prepared by the Commonwealth) and the use of </w:t>
      </w:r>
      <w:r w:rsidR="00FF0BE5">
        <w:t>ERP</w:t>
      </w:r>
      <w:r w:rsidR="00FF0BE5" w:rsidRPr="00CF32BF">
        <w:t xml:space="preserve"> </w:t>
      </w:r>
      <w:r w:rsidR="0091745B">
        <w:t xml:space="preserve">for managing disposals and the use of ERP </w:t>
      </w:r>
      <w:r w:rsidR="00CE12FB" w:rsidRPr="00CF32BF">
        <w:t>to record disposal actions.</w:t>
      </w:r>
    </w:p>
    <w:p w14:paraId="10A11D3E" w14:textId="77777777" w:rsidR="00B722F0" w:rsidRPr="00CF32BF" w:rsidRDefault="00B722F0" w:rsidP="00FC6BA0">
      <w:pPr>
        <w:pStyle w:val="GuideMarginHead-ASDEFCON"/>
      </w:pPr>
      <w:r w:rsidRPr="00CF32BF">
        <w:rPr>
          <w:u w:val="single"/>
        </w:rPr>
        <w:t>Related Clauses/ Documents</w:t>
      </w:r>
      <w:r w:rsidRPr="00CF32BF">
        <w:t>:</w:t>
      </w:r>
      <w:r w:rsidRPr="00CF32BF">
        <w:tab/>
      </w:r>
    </w:p>
    <w:p w14:paraId="0FEB8ECC" w14:textId="77777777" w:rsidR="008A4EC8" w:rsidRPr="00CF32BF" w:rsidRDefault="008A4EC8" w:rsidP="00FC6BA0">
      <w:pPr>
        <w:pStyle w:val="GuideText-ASDEFCON"/>
      </w:pPr>
      <w:r w:rsidRPr="00CF32BF">
        <w:t xml:space="preserve">COC clause </w:t>
      </w:r>
      <w:r w:rsidR="00154D01" w:rsidRPr="00CF32BF">
        <w:t>10.7</w:t>
      </w:r>
      <w:r w:rsidRPr="00CF32BF">
        <w:t xml:space="preserve">, </w:t>
      </w:r>
      <w:r w:rsidR="00154D01" w:rsidRPr="00CF32BF">
        <w:t>Loss of or Damage to the Deliverables and Products Being Supported</w:t>
      </w:r>
      <w:r w:rsidR="00CE12FB" w:rsidRPr="00CF32BF">
        <w:t>.</w:t>
      </w:r>
    </w:p>
    <w:p w14:paraId="5AD1CF38" w14:textId="130EF109" w:rsidR="00B722F0" w:rsidRPr="00CF32BF" w:rsidRDefault="00B722F0" w:rsidP="00FC6BA0">
      <w:pPr>
        <w:pStyle w:val="GuideText-ASDEFCON"/>
      </w:pPr>
      <w:r w:rsidRPr="00CF32BF">
        <w:t>DID-SUP-</w:t>
      </w:r>
      <w:r w:rsidR="00D47373">
        <w:t>C</w:t>
      </w:r>
      <w:r w:rsidRPr="00CF32BF">
        <w:t>SSP or DID-SSM-SSMP, as applicable</w:t>
      </w:r>
      <w:r w:rsidR="00CE12FB" w:rsidRPr="00CF32BF">
        <w:t>.</w:t>
      </w:r>
    </w:p>
    <w:p w14:paraId="3E079081" w14:textId="4317B4E3" w:rsidR="00CE12FB" w:rsidRPr="00CF32BF" w:rsidRDefault="00CE12FB" w:rsidP="00FC6BA0">
      <w:pPr>
        <w:pStyle w:val="GuideText-ASDEFCON"/>
      </w:pPr>
      <w:r w:rsidRPr="00CF32BF">
        <w:t>DSD-SUP-</w:t>
      </w:r>
      <w:r w:rsidR="00DC3D0C">
        <w:t>DESCM</w:t>
      </w:r>
      <w:r w:rsidRPr="00CF32BF">
        <w:t xml:space="preserve">, </w:t>
      </w:r>
      <w:r w:rsidR="00DC3D0C">
        <w:t xml:space="preserve">Defence </w:t>
      </w:r>
      <w:r w:rsidR="00FF0BE5">
        <w:t>ERP</w:t>
      </w:r>
      <w:r w:rsidR="00E5389E">
        <w:t xml:space="preserve"> </w:t>
      </w:r>
      <w:r w:rsidRPr="00CF32BF">
        <w:t>Use</w:t>
      </w:r>
      <w:r w:rsidR="00E5389E">
        <w:t xml:space="preserve"> </w:t>
      </w:r>
      <w:r w:rsidR="00FF0BE5">
        <w:t xml:space="preserve">– </w:t>
      </w:r>
      <w:r w:rsidR="00DC3D0C">
        <w:t>Supply Chain Management</w:t>
      </w:r>
    </w:p>
    <w:p w14:paraId="433F73B0" w14:textId="77777777" w:rsidR="009C1A8B" w:rsidRPr="00CF32BF" w:rsidRDefault="009C1A8B" w:rsidP="00FC6BA0">
      <w:pPr>
        <w:pStyle w:val="GuideText-ASDEFCON"/>
      </w:pPr>
      <w:r w:rsidRPr="00CF32BF">
        <w:t xml:space="preserve">DSD-MNT-MGT for items identified as </w:t>
      </w:r>
      <w:r w:rsidR="008A7653" w:rsidRPr="00CF32BF">
        <w:t>BER</w:t>
      </w:r>
      <w:r w:rsidRPr="00CF32BF">
        <w:t xml:space="preserve"> and/or </w:t>
      </w:r>
      <w:r w:rsidR="008A7653" w:rsidRPr="00CF32BF">
        <w:t>BPR</w:t>
      </w:r>
      <w:r w:rsidR="008A4EC8" w:rsidRPr="00CF32BF">
        <w:t xml:space="preserve"> during Maintenance</w:t>
      </w:r>
      <w:r w:rsidR="008A7653" w:rsidRPr="00CF32BF">
        <w:t>.</w:t>
      </w:r>
    </w:p>
    <w:p w14:paraId="74460412" w14:textId="77777777" w:rsidR="00B722F0" w:rsidRPr="00CF32BF" w:rsidRDefault="00B722F0" w:rsidP="00FC6BA0">
      <w:pPr>
        <w:pStyle w:val="GuideMarginHead-ASDEFCON"/>
      </w:pPr>
      <w:r w:rsidRPr="00CF32BF">
        <w:rPr>
          <w:u w:val="single"/>
        </w:rPr>
        <w:t>Optional Clauses</w:t>
      </w:r>
      <w:r w:rsidRPr="00CF32BF">
        <w:t>:</w:t>
      </w:r>
      <w:r w:rsidRPr="00CF32BF">
        <w:tab/>
        <w:t>None</w:t>
      </w:r>
    </w:p>
    <w:p w14:paraId="3D171E46" w14:textId="0BA683DC" w:rsidR="00B722F0" w:rsidRPr="00CF32BF" w:rsidRDefault="007E350B" w:rsidP="002B7795">
      <w:pPr>
        <w:pStyle w:val="GuideLV3Head-ASDEFCON"/>
      </w:pPr>
      <w:r w:rsidRPr="00CF32BF">
        <w:fldChar w:fldCharType="begin"/>
      </w:r>
      <w:r w:rsidRPr="00CF32BF">
        <w:instrText xml:space="preserve"> REF _Ref232673548 \r \h </w:instrText>
      </w:r>
      <w:r w:rsidR="00264313" w:rsidRPr="00CF32BF">
        <w:instrText xml:space="preserve"> \* MERGEFORMAT </w:instrText>
      </w:r>
      <w:r w:rsidRPr="00CF32BF">
        <w:fldChar w:fldCharType="separate"/>
      </w:r>
      <w:r w:rsidR="0061767A">
        <w:t>6.2.10</w:t>
      </w:r>
      <w:r w:rsidRPr="00CF32BF">
        <w:fldChar w:fldCharType="end"/>
      </w:r>
      <w:r w:rsidR="00FA098D" w:rsidRPr="00CF32BF">
        <w:tab/>
      </w:r>
      <w:r w:rsidR="00E23771" w:rsidRPr="00CF32BF">
        <w:fldChar w:fldCharType="begin"/>
      </w:r>
      <w:r w:rsidR="00E23771" w:rsidRPr="00CF32BF">
        <w:instrText xml:space="preserve"> REF _Ref232673548 \h </w:instrText>
      </w:r>
      <w:r w:rsidR="00264313" w:rsidRPr="00CF32BF">
        <w:instrText xml:space="preserve"> \* MERGEFORMAT </w:instrText>
      </w:r>
      <w:r w:rsidR="00E23771" w:rsidRPr="00CF32BF">
        <w:fldChar w:fldCharType="separate"/>
      </w:r>
      <w:r w:rsidR="0061767A" w:rsidRPr="00CF32BF">
        <w:t>Support System Supportability Analysis</w:t>
      </w:r>
      <w:r w:rsidR="00E23771" w:rsidRPr="00CF32BF">
        <w:fldChar w:fldCharType="end"/>
      </w:r>
    </w:p>
    <w:p w14:paraId="3AF14776" w14:textId="77777777" w:rsidR="00B722F0" w:rsidRPr="00CF32BF" w:rsidRDefault="00B722F0" w:rsidP="0077583A">
      <w:pPr>
        <w:pStyle w:val="GuideMarginHead-ASDEFCON"/>
      </w:pPr>
      <w:r w:rsidRPr="00CF32BF">
        <w:rPr>
          <w:u w:val="single"/>
        </w:rPr>
        <w:t>Status</w:t>
      </w:r>
      <w:r w:rsidRPr="00CF32BF">
        <w:rPr>
          <w:rStyle w:val="MarginheadingChar"/>
        </w:rPr>
        <w:t>:</w:t>
      </w:r>
      <w:r w:rsidRPr="00CF32BF">
        <w:tab/>
        <w:t>Optional</w:t>
      </w:r>
    </w:p>
    <w:p w14:paraId="554F4026" w14:textId="77777777" w:rsidR="00B722F0" w:rsidRPr="00CF32BF" w:rsidRDefault="00B722F0" w:rsidP="0077583A">
      <w:pPr>
        <w:pStyle w:val="GuideMarginHead-ASDEFCON"/>
      </w:pPr>
      <w:r w:rsidRPr="00CF32BF">
        <w:rPr>
          <w:u w:val="single"/>
        </w:rPr>
        <w:t>Purpose</w:t>
      </w:r>
      <w:r w:rsidRPr="00CF32BF">
        <w:rPr>
          <w:rStyle w:val="MarginheadingChar"/>
        </w:rPr>
        <w:t>:</w:t>
      </w:r>
      <w:r w:rsidRPr="00CF32BF">
        <w:tab/>
        <w:t>To require the Contractor to undertake specific Support System Supportability Analysis activities.</w:t>
      </w:r>
    </w:p>
    <w:p w14:paraId="5C5CDA2E" w14:textId="77777777" w:rsidR="00B722F0" w:rsidRPr="00CF32BF" w:rsidRDefault="00B722F0" w:rsidP="0077583A">
      <w:pPr>
        <w:pStyle w:val="GuideMarginHead-ASDEFCON"/>
      </w:pPr>
      <w:r w:rsidRPr="00CF32BF">
        <w:rPr>
          <w:u w:val="single"/>
        </w:rPr>
        <w:t>Policy</w:t>
      </w:r>
      <w:r w:rsidRPr="00CF32BF">
        <w:rPr>
          <w:rStyle w:val="MarginheadingChar"/>
        </w:rPr>
        <w:t>:</w:t>
      </w:r>
      <w:r w:rsidRPr="00CF32BF">
        <w:tab/>
        <w:t>TBD</w:t>
      </w:r>
    </w:p>
    <w:p w14:paraId="712AF185" w14:textId="77777777" w:rsidR="00CE12FB" w:rsidRPr="00CF32BF" w:rsidRDefault="00B722F0" w:rsidP="0077583A">
      <w:pPr>
        <w:pStyle w:val="GuideMarginHead-ASDEFCON"/>
      </w:pPr>
      <w:r w:rsidRPr="00CF32BF">
        <w:rPr>
          <w:u w:val="single"/>
        </w:rPr>
        <w:t>Guidance</w:t>
      </w:r>
      <w:r w:rsidRPr="00CF32BF">
        <w:t>:</w:t>
      </w:r>
      <w:r w:rsidRPr="00CF32BF">
        <w:tab/>
        <w:t xml:space="preserve">The Support System Supportability Analysis activities defined in the template require the Contractor to monitor and analyse a specific set of Support System parameters relating to the Stock </w:t>
      </w:r>
      <w:r w:rsidR="00CB1027" w:rsidRPr="00CF32BF">
        <w:t>I</w:t>
      </w:r>
      <w:r w:rsidRPr="00CF32BF">
        <w:t>tems managed by the Contractor.</w:t>
      </w:r>
    </w:p>
    <w:p w14:paraId="17808137" w14:textId="77777777" w:rsidR="00CE12FB" w:rsidRPr="00CF32BF" w:rsidRDefault="00CE12FB" w:rsidP="0077583A">
      <w:pPr>
        <w:pStyle w:val="GuideText-ASDEFCON"/>
      </w:pPr>
      <w:r w:rsidRPr="00CF32BF">
        <w:t>If there is no requirement for these kinds of analyses (eg, all conducted by the SPO), then the clauses below the heading can be dele</w:t>
      </w:r>
      <w:r w:rsidR="00EF6A32" w:rsidRPr="00CF32BF">
        <w:t>ted and replaced with a single ‘</w:t>
      </w:r>
      <w:r w:rsidRPr="00CF32BF">
        <w:t>Not used</w:t>
      </w:r>
      <w:r w:rsidR="00EF6A32" w:rsidRPr="00CF32BF">
        <w:t>’</w:t>
      </w:r>
      <w:r w:rsidRPr="00CF32BF">
        <w:t>.</w:t>
      </w:r>
    </w:p>
    <w:p w14:paraId="37E9E53C" w14:textId="77777777" w:rsidR="00B722F0" w:rsidRPr="00CF32BF" w:rsidRDefault="00CE12FB" w:rsidP="0077583A">
      <w:pPr>
        <w:pStyle w:val="GuideText-ASDEFCON"/>
      </w:pPr>
      <w:r w:rsidRPr="00CF32BF">
        <w:t>If included in the draft Contract, d</w:t>
      </w:r>
      <w:r w:rsidR="00B722F0" w:rsidRPr="00CF32BF">
        <w:t xml:space="preserve">rafters should amend these </w:t>
      </w:r>
      <w:r w:rsidRPr="00CF32BF">
        <w:t xml:space="preserve">analysis </w:t>
      </w:r>
      <w:r w:rsidR="00B722F0" w:rsidRPr="00CF32BF">
        <w:t xml:space="preserve">activities to define </w:t>
      </w:r>
      <w:r w:rsidRPr="00CF32BF">
        <w:t xml:space="preserve">a </w:t>
      </w:r>
      <w:r w:rsidR="00B722F0" w:rsidRPr="00CF32BF">
        <w:t xml:space="preserve">set appropriate to the </w:t>
      </w:r>
      <w:r w:rsidRPr="00CF32BF">
        <w:t xml:space="preserve">nature, scope and </w:t>
      </w:r>
      <w:r w:rsidR="00B722F0" w:rsidRPr="00CF32BF">
        <w:t>requirement</w:t>
      </w:r>
      <w:r w:rsidRPr="00CF32BF">
        <w:t>s of the Contract</w:t>
      </w:r>
      <w:r w:rsidR="00B722F0" w:rsidRPr="00CF32BF">
        <w:t xml:space="preserve">.  Drafters should also note that agreed outcomes from these activities </w:t>
      </w:r>
      <w:r w:rsidRPr="00CF32BF">
        <w:t xml:space="preserve">could be </w:t>
      </w:r>
      <w:r w:rsidR="00B722F0" w:rsidRPr="00CF32BF">
        <w:t xml:space="preserve">subject to </w:t>
      </w:r>
      <w:r w:rsidRPr="00CF32BF">
        <w:t xml:space="preserve">inclusion within the cost of Recurring Services, at Contractor expense, or performed as an </w:t>
      </w:r>
      <w:r w:rsidR="00B722F0" w:rsidRPr="00CF32BF">
        <w:t xml:space="preserve">S&amp;Q </w:t>
      </w:r>
      <w:r w:rsidRPr="00CF32BF">
        <w:t xml:space="preserve">Service, depending on the required </w:t>
      </w:r>
      <w:r w:rsidR="00B722F0" w:rsidRPr="00CF32BF">
        <w:t>action</w:t>
      </w:r>
      <w:r w:rsidRPr="00CF32BF">
        <w:t>s to implement those agreed outcomes</w:t>
      </w:r>
      <w:r w:rsidR="00B722F0" w:rsidRPr="00CF32BF">
        <w:t>.</w:t>
      </w:r>
    </w:p>
    <w:p w14:paraId="230C08DD" w14:textId="77777777" w:rsidR="00B722F0" w:rsidRPr="00CF32BF" w:rsidRDefault="00B722F0" w:rsidP="0077583A">
      <w:pPr>
        <w:pStyle w:val="GuideMarginHead-ASDEFCON"/>
      </w:pPr>
      <w:r w:rsidRPr="00CF32BF">
        <w:rPr>
          <w:u w:val="single"/>
        </w:rPr>
        <w:t>Related Clauses/ Documents</w:t>
      </w:r>
      <w:r w:rsidRPr="00CF32BF">
        <w:t>:</w:t>
      </w:r>
      <w:r w:rsidRPr="00CF32BF">
        <w:tab/>
      </w:r>
    </w:p>
    <w:p w14:paraId="1FBCC680" w14:textId="77777777" w:rsidR="001A5AD5" w:rsidRPr="00CF32BF" w:rsidRDefault="00E23771" w:rsidP="0077583A">
      <w:pPr>
        <w:pStyle w:val="GuideText-ASDEFCON"/>
      </w:pPr>
      <w:r w:rsidRPr="00CF32BF">
        <w:t xml:space="preserve">Draft </w:t>
      </w:r>
      <w:r w:rsidR="00B50053" w:rsidRPr="00CF32BF">
        <w:t>SOW clause 13.4</w:t>
      </w:r>
      <w:r w:rsidR="001A5AD5" w:rsidRPr="00CF32BF">
        <w:t>, Cost Modelling</w:t>
      </w:r>
    </w:p>
    <w:p w14:paraId="2817E987" w14:textId="77777777" w:rsidR="001A5AD5" w:rsidRPr="00CF32BF" w:rsidRDefault="001A5AD5" w:rsidP="0077583A">
      <w:pPr>
        <w:pStyle w:val="GuideText-ASDEFCON"/>
      </w:pPr>
      <w:r w:rsidRPr="00CF32BF">
        <w:t>DSD-ENG-SERV, Supportability and Engineering Analysis clause</w:t>
      </w:r>
    </w:p>
    <w:p w14:paraId="3866AF65" w14:textId="77777777" w:rsidR="001A5AD5" w:rsidRPr="00CF32BF" w:rsidRDefault="001A5AD5" w:rsidP="0077583A">
      <w:pPr>
        <w:pStyle w:val="GuideText-ASDEFCON"/>
      </w:pPr>
      <w:r w:rsidRPr="00CF32BF">
        <w:t>DSD-SUP-SACC, Stock Assessment clause</w:t>
      </w:r>
    </w:p>
    <w:p w14:paraId="566376E1" w14:textId="78CCEB58" w:rsidR="00B722F0" w:rsidRPr="00CF32BF" w:rsidRDefault="00B722F0" w:rsidP="0077583A">
      <w:pPr>
        <w:pStyle w:val="GuideText-ASDEFCON"/>
      </w:pPr>
      <w:r w:rsidRPr="00CF32BF">
        <w:t>DID-SUP-</w:t>
      </w:r>
      <w:r w:rsidR="00D47373">
        <w:t>C</w:t>
      </w:r>
      <w:r w:rsidRPr="00CF32BF">
        <w:t>SSP or DID-SSM-SSMP, as applicable</w:t>
      </w:r>
    </w:p>
    <w:p w14:paraId="40D470A0" w14:textId="77777777" w:rsidR="00B722F0" w:rsidRPr="00CF32BF" w:rsidRDefault="00B722F0">
      <w:pPr>
        <w:pStyle w:val="GuideMarginHead-ASDEFCON"/>
      </w:pPr>
      <w:r w:rsidRPr="00C67D6E">
        <w:rPr>
          <w:u w:val="single"/>
        </w:rPr>
        <w:t>Optional Clauses:</w:t>
      </w:r>
      <w:r w:rsidRPr="00CF32BF">
        <w:tab/>
        <w:t>None</w:t>
      </w:r>
    </w:p>
    <w:p w14:paraId="30F190A1" w14:textId="77777777" w:rsidR="00B722F0" w:rsidRPr="00CF32BF" w:rsidRDefault="00B722F0" w:rsidP="00A015BE">
      <w:pPr>
        <w:rPr>
          <w:u w:val="single"/>
        </w:rPr>
        <w:sectPr w:rsidR="00B722F0" w:rsidRPr="00CF32BF" w:rsidSect="00215C81">
          <w:headerReference w:type="default" r:id="rId9"/>
          <w:footerReference w:type="even" r:id="rId10"/>
          <w:footerReference w:type="default" r:id="rId11"/>
          <w:pgSz w:w="11906" w:h="16838" w:code="9"/>
          <w:pgMar w:top="1304" w:right="1417" w:bottom="907" w:left="1417" w:header="567" w:footer="567" w:gutter="0"/>
          <w:pgNumType w:fmt="lowerRoman" w:start="1"/>
          <w:cols w:space="720"/>
          <w:docGrid w:linePitch="272"/>
        </w:sectPr>
      </w:pPr>
    </w:p>
    <w:p w14:paraId="3E46368C" w14:textId="5D3BCE30" w:rsidR="00B722F0" w:rsidRDefault="00B722F0" w:rsidP="00E87BB1">
      <w:pPr>
        <w:pStyle w:val="ASDEFCONTitle"/>
      </w:pPr>
      <w:r w:rsidRPr="00CF32BF">
        <w:t>Detailed Service Description</w:t>
      </w:r>
    </w:p>
    <w:p w14:paraId="2AAF534D" w14:textId="2FAA9D3E" w:rsidR="00574DF3" w:rsidRDefault="00D47373" w:rsidP="00574DF3">
      <w:pPr>
        <w:pStyle w:val="NoteToDrafters-ASDEFCON"/>
      </w:pPr>
      <w:r>
        <w:t xml:space="preserve">Note to drafters: </w:t>
      </w:r>
      <w:r w:rsidR="00574DF3">
        <w:t xml:space="preserve">The following note to tenderers </w:t>
      </w:r>
      <w:r w:rsidR="009F1BE4">
        <w:t>should be included if the request</w:t>
      </w:r>
      <w:r w:rsidR="00574DF3">
        <w:t xml:space="preserve"> for tenders </w:t>
      </w:r>
      <w:r w:rsidR="009F1BE4">
        <w:t xml:space="preserve">will be </w:t>
      </w:r>
      <w:r w:rsidR="00574DF3">
        <w:t xml:space="preserve">released before </w:t>
      </w:r>
      <w:r w:rsidR="00B50207">
        <w:t xml:space="preserve">all </w:t>
      </w:r>
      <w:r w:rsidR="003367FF">
        <w:t>related logistic</w:t>
      </w:r>
      <w:r w:rsidR="00B50207">
        <w:t xml:space="preserve"> function</w:t>
      </w:r>
      <w:r w:rsidR="003D0990">
        <w:t>s</w:t>
      </w:r>
      <w:r w:rsidR="00B50207">
        <w:t xml:space="preserve"> </w:t>
      </w:r>
      <w:r w:rsidR="003D0990">
        <w:t>(eg, Maintenance interfaces) have</w:t>
      </w:r>
      <w:r w:rsidR="00B50207">
        <w:t xml:space="preserve"> been implemented in ERP</w:t>
      </w:r>
      <w:r w:rsidR="00574DF3">
        <w:t xml:space="preserve">.  </w:t>
      </w:r>
      <w:r w:rsidR="00B50207">
        <w:t>Otherwise the note to tenderers may be deleted.  Amend as required</w:t>
      </w:r>
      <w:r w:rsidR="00574DF3">
        <w:t>.</w:t>
      </w:r>
    </w:p>
    <w:p w14:paraId="231B8DD0" w14:textId="3FB09B40" w:rsidR="00574DF3" w:rsidRDefault="00574DF3" w:rsidP="00574DF3">
      <w:pPr>
        <w:pStyle w:val="NoteToTenderers-ASDEFCON"/>
      </w:pPr>
      <w:r>
        <w:t xml:space="preserve">Note to tenderers:  </w:t>
      </w:r>
      <w:r w:rsidR="00A42C46">
        <w:t>T</w:t>
      </w:r>
      <w:r>
        <w:t xml:space="preserve">he Defence Enterprise Resource Planning </w:t>
      </w:r>
      <w:r w:rsidR="00511FA2">
        <w:t>Solution</w:t>
      </w:r>
      <w:r w:rsidR="00B50207">
        <w:t xml:space="preserve"> (ERP) </w:t>
      </w:r>
      <w:r w:rsidR="003367FF">
        <w:t>replaced</w:t>
      </w:r>
      <w:r w:rsidR="00305985">
        <w:t>,</w:t>
      </w:r>
      <w:r w:rsidR="003367FF">
        <w:t xml:space="preserve"> and </w:t>
      </w:r>
      <w:r w:rsidR="00B50207">
        <w:t xml:space="preserve">is </w:t>
      </w:r>
      <w:r>
        <w:t>replac</w:t>
      </w:r>
      <w:r w:rsidR="00B50207">
        <w:t>ing</w:t>
      </w:r>
      <w:r w:rsidR="00305985">
        <w:t>,</w:t>
      </w:r>
      <w:r>
        <w:t xml:space="preserve"> </w:t>
      </w:r>
      <w:r w:rsidR="00B50207">
        <w:t xml:space="preserve">a number of </w:t>
      </w:r>
      <w:r>
        <w:t>information systems</w:t>
      </w:r>
      <w:r w:rsidR="00A42C46" w:rsidRPr="00A42C46">
        <w:t xml:space="preserve"> </w:t>
      </w:r>
      <w:r w:rsidR="007D42ED">
        <w:t>over a number of years</w:t>
      </w:r>
      <w:r>
        <w:t xml:space="preserve">.  </w:t>
      </w:r>
      <w:r w:rsidR="00B50207">
        <w:t xml:space="preserve">While </w:t>
      </w:r>
      <w:r w:rsidR="003367FF">
        <w:t>many</w:t>
      </w:r>
      <w:r w:rsidR="00B50207">
        <w:t xml:space="preserve"> Supply Support </w:t>
      </w:r>
      <w:r w:rsidR="003367FF">
        <w:t xml:space="preserve">/ Supply Chain Management </w:t>
      </w:r>
      <w:r w:rsidR="00B50207">
        <w:t>functions</w:t>
      </w:r>
      <w:r w:rsidR="00B50207" w:rsidRPr="0031620C">
        <w:t xml:space="preserve"> </w:t>
      </w:r>
      <w:r w:rsidR="00B50207">
        <w:t xml:space="preserve">have been implemented, </w:t>
      </w:r>
      <w:r w:rsidR="00E319FC">
        <w:t>some</w:t>
      </w:r>
      <w:r w:rsidR="003367FF">
        <w:t xml:space="preserve"> functions may be</w:t>
      </w:r>
      <w:r w:rsidR="00B50207">
        <w:t xml:space="preserve"> </w:t>
      </w:r>
      <w:r w:rsidR="00E319FC">
        <w:t xml:space="preserve">updated </w:t>
      </w:r>
      <w:r w:rsidR="00305985">
        <w:t xml:space="preserve">in future </w:t>
      </w:r>
      <w:r w:rsidR="00B50207">
        <w:t>ERP release</w:t>
      </w:r>
      <w:r w:rsidR="00305985">
        <w:t>s</w:t>
      </w:r>
      <w:r w:rsidR="00B50207">
        <w:t xml:space="preserve"> (eg, to interface with </w:t>
      </w:r>
      <w:r w:rsidR="00305985">
        <w:t>new</w:t>
      </w:r>
      <w:r w:rsidR="00AB1C95">
        <w:t xml:space="preserve"> </w:t>
      </w:r>
      <w:r w:rsidR="00B50207">
        <w:t>engineering and Maintenance functions in ERP)</w:t>
      </w:r>
      <w:r>
        <w:t>.</w:t>
      </w:r>
    </w:p>
    <w:p w14:paraId="731C1A0F" w14:textId="50DE6CA2" w:rsidR="00574DF3" w:rsidRDefault="00B50207" w:rsidP="00574DF3">
      <w:pPr>
        <w:pStyle w:val="NoteToTenderers-ASDEFCON"/>
      </w:pPr>
      <w:r>
        <w:t xml:space="preserve">As a result, changes </w:t>
      </w:r>
      <w:r w:rsidR="00574DF3">
        <w:t xml:space="preserve">to </w:t>
      </w:r>
      <w:r w:rsidR="003D0990">
        <w:t>this DSD</w:t>
      </w:r>
      <w:r w:rsidR="00574DF3">
        <w:t xml:space="preserve"> </w:t>
      </w:r>
      <w:r w:rsidR="00D47373">
        <w:t>may</w:t>
      </w:r>
      <w:r w:rsidR="00D47373" w:rsidRPr="00E14D2E">
        <w:t xml:space="preserve"> </w:t>
      </w:r>
      <w:r w:rsidR="00574DF3" w:rsidRPr="00E14D2E">
        <w:t xml:space="preserve">be </w:t>
      </w:r>
      <w:r w:rsidR="00574DF3">
        <w:t xml:space="preserve">included </w:t>
      </w:r>
      <w:r w:rsidR="007C0A03">
        <w:t>during</w:t>
      </w:r>
      <w:r w:rsidR="007C0A03" w:rsidRPr="00E14D2E">
        <w:t xml:space="preserve"> </w:t>
      </w:r>
      <w:r w:rsidR="00574DF3" w:rsidRPr="00E14D2E">
        <w:t>negotiations for any resultant Contract</w:t>
      </w:r>
      <w:r w:rsidR="00574DF3">
        <w:t>.  If relevant functions ha</w:t>
      </w:r>
      <w:r w:rsidR="003D0990">
        <w:t>ve</w:t>
      </w:r>
      <w:r w:rsidR="00574DF3">
        <w:t xml:space="preserve"> not been implemented by </w:t>
      </w:r>
      <w:r w:rsidR="004F1F66">
        <w:t xml:space="preserve">the </w:t>
      </w:r>
      <w:r w:rsidR="00574DF3">
        <w:t>E</w:t>
      </w:r>
      <w:r w:rsidR="004F1F66">
        <w:t xml:space="preserve">ffective </w:t>
      </w:r>
      <w:r w:rsidR="00574DF3">
        <w:t>D</w:t>
      </w:r>
      <w:r w:rsidR="004F1F66">
        <w:t>ate</w:t>
      </w:r>
      <w:r w:rsidR="00574DF3">
        <w:t xml:space="preserve">, then one or more CCPs </w:t>
      </w:r>
      <w:r>
        <w:t xml:space="preserve">may </w:t>
      </w:r>
      <w:r w:rsidR="00574DF3">
        <w:t xml:space="preserve">be required </w:t>
      </w:r>
      <w:r w:rsidR="007C0A03">
        <w:t xml:space="preserve">for future releases of </w:t>
      </w:r>
      <w:r w:rsidR="0040459E">
        <w:t xml:space="preserve">the </w:t>
      </w:r>
      <w:r>
        <w:t>ERP</w:t>
      </w:r>
      <w:r w:rsidR="00574DF3">
        <w:t>.</w:t>
      </w:r>
    </w:p>
    <w:p w14:paraId="5A61FB80" w14:textId="62FF2608" w:rsidR="00574DF3" w:rsidRPr="00CF32BF" w:rsidRDefault="00574DF3" w:rsidP="00574DF3">
      <w:pPr>
        <w:pStyle w:val="NoteToTenderers-ASDEFCON"/>
      </w:pPr>
      <w:r>
        <w:t>Refer to SOW clause 3.16 for training in the use of Defence information systems.</w:t>
      </w:r>
    </w:p>
    <w:p w14:paraId="26A76C55" w14:textId="734D269D" w:rsidR="00B722F0" w:rsidRPr="00CF32BF" w:rsidRDefault="00B722F0" w:rsidP="00986F3B">
      <w:pPr>
        <w:pStyle w:val="SOWHL1-ASDEFCON"/>
      </w:pPr>
      <w:r w:rsidRPr="00CF32BF">
        <w:t>DSD NUMBER:</w:t>
      </w:r>
      <w:r w:rsidRPr="00CF32BF">
        <w:tab/>
      </w:r>
      <w:r w:rsidR="0061767A">
        <w:fldChar w:fldCharType="begin"/>
      </w:r>
      <w:r w:rsidR="0061767A">
        <w:instrText xml:space="preserve"> DOCPROPERTY  Title  \* MERGEFORMAT </w:instrText>
      </w:r>
      <w:r w:rsidR="0061767A">
        <w:fldChar w:fldCharType="separate"/>
      </w:r>
      <w:r w:rsidR="0061767A">
        <w:t>DSD-SUP-SERV</w:t>
      </w:r>
      <w:r w:rsidR="0061767A">
        <w:fldChar w:fldCharType="end"/>
      </w:r>
      <w:r w:rsidR="00841D9B" w:rsidRPr="00CF32BF">
        <w:t>-</w:t>
      </w:r>
      <w:r w:rsidR="0061767A">
        <w:fldChar w:fldCharType="begin"/>
      </w:r>
      <w:r w:rsidR="0061767A">
        <w:instrText xml:space="preserve"> DOCPROPERTY Version </w:instrText>
      </w:r>
      <w:r w:rsidR="0061767A">
        <w:fldChar w:fldCharType="separate"/>
      </w:r>
      <w:r w:rsidR="0061767A">
        <w:t>V5.3</w:t>
      </w:r>
      <w:r w:rsidR="0061767A">
        <w:fldChar w:fldCharType="end"/>
      </w:r>
    </w:p>
    <w:p w14:paraId="7FF3B9B0" w14:textId="77777777" w:rsidR="00B722F0" w:rsidRPr="00CF32BF" w:rsidRDefault="00B722F0" w:rsidP="00E87BB1">
      <w:pPr>
        <w:pStyle w:val="SOWHL1-ASDEFCON"/>
      </w:pPr>
      <w:bookmarkStart w:id="4" w:name="_Toc515805637"/>
      <w:r w:rsidRPr="00CF32BF">
        <w:t>TITLE:</w:t>
      </w:r>
      <w:r w:rsidRPr="00CF32BF">
        <w:tab/>
      </w:r>
      <w:bookmarkEnd w:id="4"/>
      <w:r w:rsidRPr="00CF32BF">
        <w:t>ROUTINE SUPPLY SERVICES</w:t>
      </w:r>
    </w:p>
    <w:p w14:paraId="442799B6" w14:textId="77777777" w:rsidR="00B722F0" w:rsidRPr="00CF32BF" w:rsidRDefault="00B722F0" w:rsidP="00E87BB1">
      <w:pPr>
        <w:pStyle w:val="SOWHL1-ASDEFCON"/>
      </w:pPr>
      <w:bookmarkStart w:id="5" w:name="_Toc515805639"/>
      <w:bookmarkStart w:id="6" w:name="_Ref423957181"/>
      <w:r w:rsidRPr="00CF32BF">
        <w:t>DESCRIPTION and intended use</w:t>
      </w:r>
      <w:bookmarkEnd w:id="5"/>
      <w:bookmarkEnd w:id="6"/>
    </w:p>
    <w:p w14:paraId="3E40AFDD" w14:textId="77777777" w:rsidR="00B722F0" w:rsidRPr="00CF32BF" w:rsidRDefault="00B722F0" w:rsidP="00986F3B">
      <w:pPr>
        <w:pStyle w:val="SOWTL2-ASDEFCON"/>
      </w:pPr>
      <w:r w:rsidRPr="00CF32BF">
        <w:t>This DSD describes the routine Supply Services required to be provided by the Contractor for the following types of Items, as applicable:</w:t>
      </w:r>
    </w:p>
    <w:p w14:paraId="52A77578" w14:textId="77777777" w:rsidR="00B722F0" w:rsidRPr="00CF32BF" w:rsidRDefault="00B722F0" w:rsidP="00986F3B">
      <w:pPr>
        <w:pStyle w:val="SOWSubL1-ASDEFCON"/>
      </w:pPr>
      <w:r w:rsidRPr="00CF32BF">
        <w:t>Commonwealth-owned Stock</w:t>
      </w:r>
      <w:r w:rsidR="00CB1027" w:rsidRPr="00CF32BF">
        <w:t xml:space="preserve"> Items</w:t>
      </w:r>
      <w:r w:rsidRPr="00CF32BF">
        <w:t>;</w:t>
      </w:r>
    </w:p>
    <w:p w14:paraId="7D5261AB" w14:textId="77777777" w:rsidR="00B722F0" w:rsidRPr="00CF32BF" w:rsidRDefault="00B722F0" w:rsidP="00E87BB1">
      <w:pPr>
        <w:pStyle w:val="SOWSubL1-ASDEFCON"/>
      </w:pPr>
      <w:r w:rsidRPr="00CF32BF">
        <w:t>Contractor-owned Stock</w:t>
      </w:r>
      <w:r w:rsidR="00CB1027" w:rsidRPr="00CF32BF">
        <w:t xml:space="preserve"> Items</w:t>
      </w:r>
      <w:r w:rsidRPr="00CF32BF">
        <w:t>; and</w:t>
      </w:r>
    </w:p>
    <w:p w14:paraId="5C79DE99" w14:textId="77777777" w:rsidR="00B722F0" w:rsidRPr="00CF32BF" w:rsidRDefault="00A87016" w:rsidP="00E87BB1">
      <w:pPr>
        <w:pStyle w:val="SOWSubL1-ASDEFCON"/>
      </w:pPr>
      <w:r>
        <w:t>S</w:t>
      </w:r>
      <w:r w:rsidR="00B722F0" w:rsidRPr="00CF32BF">
        <w:t>oftware.</w:t>
      </w:r>
    </w:p>
    <w:p w14:paraId="4A5D68A0" w14:textId="77777777" w:rsidR="000F34A8" w:rsidRPr="00CF32BF" w:rsidRDefault="000F34A8" w:rsidP="00986F3B">
      <w:pPr>
        <w:pStyle w:val="NoteToDrafters-ASDEFCON"/>
      </w:pPr>
      <w:r w:rsidRPr="00CF32BF">
        <w:t xml:space="preserve">Note to drafters:  Amend the following subclauses to align with the scope of the </w:t>
      </w:r>
      <w:r w:rsidR="00DB302C" w:rsidRPr="00CF32BF">
        <w:t xml:space="preserve">tailored </w:t>
      </w:r>
      <w:r w:rsidRPr="00CF32BF">
        <w:t>DSD.</w:t>
      </w:r>
    </w:p>
    <w:p w14:paraId="7C83A22E" w14:textId="77777777" w:rsidR="00B722F0" w:rsidRPr="00CF32BF" w:rsidRDefault="00B722F0" w:rsidP="00986F3B">
      <w:pPr>
        <w:pStyle w:val="SOWTL2-ASDEFCON"/>
      </w:pPr>
      <w:r w:rsidRPr="00CF32BF">
        <w:t>This DSD is intended to be the head or lead DSD for Supply Support, and is applicable where the Contractor is required to provide routine Supply Services, such as:</w:t>
      </w:r>
    </w:p>
    <w:p w14:paraId="60F1B9AB" w14:textId="444F7220" w:rsidR="00B722F0" w:rsidRPr="00CF32BF" w:rsidRDefault="00FF0BE5" w:rsidP="002B7795">
      <w:pPr>
        <w:pStyle w:val="SOWSubL1-ASDEFCON"/>
      </w:pPr>
      <w:r>
        <w:t xml:space="preserve">Material </w:t>
      </w:r>
      <w:r w:rsidR="00B722F0" w:rsidRPr="00CF32BF">
        <w:t xml:space="preserve">Requirements </w:t>
      </w:r>
      <w:r>
        <w:t>Planning</w:t>
      </w:r>
      <w:r w:rsidR="00B722F0" w:rsidRPr="00CF32BF">
        <w:t>;</w:t>
      </w:r>
    </w:p>
    <w:p w14:paraId="346CB1CF" w14:textId="77777777" w:rsidR="00676291" w:rsidRPr="00CF32BF" w:rsidRDefault="005C07F7" w:rsidP="00E87BB1">
      <w:pPr>
        <w:pStyle w:val="SOWSubL1-ASDEFCON"/>
      </w:pPr>
      <w:r w:rsidRPr="00CF32BF">
        <w:t>p</w:t>
      </w:r>
      <w:r w:rsidR="00676291" w:rsidRPr="00CF32BF">
        <w:t>rocurement of Non-RIs;</w:t>
      </w:r>
    </w:p>
    <w:p w14:paraId="48EE2020" w14:textId="77777777" w:rsidR="00676291" w:rsidRPr="00CF32BF" w:rsidRDefault="005C07F7" w:rsidP="00E87BB1">
      <w:pPr>
        <w:pStyle w:val="SOWSubL1-ASDEFCON"/>
      </w:pPr>
      <w:r w:rsidRPr="00CF32BF">
        <w:t>m</w:t>
      </w:r>
      <w:r w:rsidR="00676291" w:rsidRPr="00CF32BF">
        <w:t xml:space="preserve">anagement of Reserve </w:t>
      </w:r>
      <w:r w:rsidR="00FF7973" w:rsidRPr="00CF32BF">
        <w:t>Stock</w:t>
      </w:r>
      <w:r w:rsidR="00676291" w:rsidRPr="00CF32BF">
        <w:t>s;</w:t>
      </w:r>
    </w:p>
    <w:p w14:paraId="725341DD" w14:textId="77777777" w:rsidR="00B722F0" w:rsidRPr="00CF32BF" w:rsidRDefault="00676291" w:rsidP="00E87BB1">
      <w:pPr>
        <w:pStyle w:val="SOWSubL1-ASDEFCON"/>
      </w:pPr>
      <w:r w:rsidRPr="00CF32BF">
        <w:t>care</w:t>
      </w:r>
      <w:r w:rsidR="00B722F0" w:rsidRPr="00CF32BF">
        <w:t>, including Maintenance</w:t>
      </w:r>
      <w:r w:rsidRPr="00CF32BF">
        <w:t>, of Stock Item</w:t>
      </w:r>
      <w:r w:rsidR="00FF7973" w:rsidRPr="00CF32BF">
        <w:t>s</w:t>
      </w:r>
      <w:r w:rsidR="00B722F0" w:rsidRPr="00CF32BF">
        <w:t xml:space="preserve"> while in storage;</w:t>
      </w:r>
    </w:p>
    <w:p w14:paraId="7F12BE1B" w14:textId="77777777" w:rsidR="00B722F0" w:rsidRPr="00CF32BF" w:rsidRDefault="00676291" w:rsidP="00E87BB1">
      <w:pPr>
        <w:pStyle w:val="SOWSubL1-ASDEFCON"/>
      </w:pPr>
      <w:r w:rsidRPr="00CF32BF">
        <w:t>the delivery of Stock Items to satisfy D</w:t>
      </w:r>
      <w:r w:rsidR="00B722F0" w:rsidRPr="00CF32BF">
        <w:t>emand</w:t>
      </w:r>
      <w:r w:rsidRPr="00CF32BF">
        <w:t>s</w:t>
      </w:r>
      <w:r w:rsidR="00B722F0" w:rsidRPr="00CF32BF">
        <w:t>;</w:t>
      </w:r>
    </w:p>
    <w:p w14:paraId="0D1417B5" w14:textId="77777777" w:rsidR="00B722F0" w:rsidRPr="00CF32BF" w:rsidRDefault="00B722F0" w:rsidP="00E87BB1">
      <w:pPr>
        <w:pStyle w:val="SOWSubL1-ASDEFCON"/>
      </w:pPr>
      <w:r w:rsidRPr="00CF32BF">
        <w:t>disposal;</w:t>
      </w:r>
    </w:p>
    <w:p w14:paraId="56DE4502" w14:textId="77777777" w:rsidR="00676291" w:rsidRPr="00CF32BF" w:rsidRDefault="00B722F0" w:rsidP="00E87BB1">
      <w:pPr>
        <w:pStyle w:val="SOWSubL1-ASDEFCON"/>
      </w:pPr>
      <w:r w:rsidRPr="00CF32BF">
        <w:t>Obsolescence management</w:t>
      </w:r>
      <w:r w:rsidR="00676291" w:rsidRPr="00CF32BF">
        <w:t>; and</w:t>
      </w:r>
    </w:p>
    <w:p w14:paraId="280A37CB" w14:textId="77777777" w:rsidR="00B722F0" w:rsidRPr="00CF32BF" w:rsidRDefault="00676291" w:rsidP="00E87BB1">
      <w:pPr>
        <w:pStyle w:val="SOWSubL1-ASDEFCON"/>
      </w:pPr>
      <w:r w:rsidRPr="00CF32BF">
        <w:t>analyses of Supply Support in respect of supportability</w:t>
      </w:r>
      <w:r w:rsidR="00B722F0" w:rsidRPr="00CF32BF">
        <w:t>.</w:t>
      </w:r>
    </w:p>
    <w:p w14:paraId="2B0B26F6" w14:textId="77777777" w:rsidR="00B722F0" w:rsidRPr="00CF32BF" w:rsidRDefault="00B722F0" w:rsidP="00E87BB1">
      <w:pPr>
        <w:pStyle w:val="SOWHL1-ASDEFCON"/>
      </w:pPr>
      <w:bookmarkStart w:id="7" w:name="_Toc515805640"/>
      <w:r w:rsidRPr="00CF32BF">
        <w:t>INTER-RELATIONSHIPS</w:t>
      </w:r>
      <w:bookmarkEnd w:id="7"/>
    </w:p>
    <w:p w14:paraId="65E27864" w14:textId="77777777" w:rsidR="00B722F0" w:rsidRPr="00CF32BF" w:rsidRDefault="00841D9B" w:rsidP="00986F3B">
      <w:pPr>
        <w:pStyle w:val="SOWTL2-ASDEFCON"/>
      </w:pPr>
      <w:r w:rsidRPr="00CF32BF">
        <w:t>T</w:t>
      </w:r>
      <w:r w:rsidR="00B722F0" w:rsidRPr="00CF32BF">
        <w:t>his DSD forms part of the SOW.</w:t>
      </w:r>
    </w:p>
    <w:p w14:paraId="3C318A0B" w14:textId="77777777" w:rsidR="00B722F0" w:rsidRPr="00CF32BF" w:rsidRDefault="00B722F0" w:rsidP="00E87BB1">
      <w:pPr>
        <w:pStyle w:val="SOWTL2-ASDEFCON"/>
      </w:pPr>
      <w:r w:rsidRPr="00CF32BF">
        <w:t xml:space="preserve">This DSD must be applied in conjunction with Supply Services defined in the Supply Support requirements of the SOW and the </w:t>
      </w:r>
      <w:r w:rsidR="00DC5541" w:rsidRPr="00CF32BF">
        <w:t>related</w:t>
      </w:r>
      <w:r w:rsidRPr="00CF32BF">
        <w:t xml:space="preserve"> DSDs.</w:t>
      </w:r>
    </w:p>
    <w:p w14:paraId="5389892F" w14:textId="77777777" w:rsidR="00B722F0" w:rsidRPr="00CF32BF" w:rsidRDefault="00B722F0" w:rsidP="00E87BB1">
      <w:pPr>
        <w:pStyle w:val="SOWHL1-ASDEFCON"/>
      </w:pPr>
      <w:bookmarkStart w:id="8" w:name="_Ref182044433"/>
      <w:r w:rsidRPr="00CF32BF">
        <w:t>Applicable Documents</w:t>
      </w:r>
      <w:bookmarkEnd w:id="8"/>
    </w:p>
    <w:p w14:paraId="5E60AAF6" w14:textId="77777777" w:rsidR="00B722F0" w:rsidRPr="00CF32BF" w:rsidRDefault="00B722F0" w:rsidP="00E87BB1">
      <w:pPr>
        <w:pStyle w:val="SOWTL2-ASDEFCON"/>
      </w:pPr>
      <w:r w:rsidRPr="00CF32BF">
        <w:t xml:space="preserve">The following documents form </w:t>
      </w:r>
      <w:r w:rsidR="00D43E14" w:rsidRPr="00CF32BF">
        <w:t xml:space="preserve">a </w:t>
      </w:r>
      <w:r w:rsidRPr="00CF32BF">
        <w:t>part of this DSD to the extent specified herein:</w:t>
      </w:r>
    </w:p>
    <w:p w14:paraId="3D8B85DF" w14:textId="44079E50" w:rsidR="00B722F0" w:rsidRPr="00CF32BF" w:rsidRDefault="00B722F0" w:rsidP="00986F3B">
      <w:pPr>
        <w:pStyle w:val="NoteToDrafters-ASDEFCON"/>
      </w:pPr>
      <w:r w:rsidRPr="00CF32BF">
        <w:t>Note to drafters:  Edit the list of documents</w:t>
      </w:r>
      <w:r w:rsidR="00BF46D4" w:rsidRPr="00CF32BF">
        <w:t xml:space="preserve"> below to suit the requirements of this DSD (ie, include references applicable to routine Supply Services).  Do not </w:t>
      </w:r>
      <w:r w:rsidR="007B537D">
        <w:t xml:space="preserve">include reference </w:t>
      </w:r>
      <w:r w:rsidR="00B6568D" w:rsidRPr="00CF32BF">
        <w:t xml:space="preserve">to </w:t>
      </w:r>
      <w:r w:rsidR="00BF46D4" w:rsidRPr="00CF32BF">
        <w:t xml:space="preserve">Defence policy </w:t>
      </w:r>
      <w:r w:rsidR="00DB54DF" w:rsidRPr="00CF32BF">
        <w:t>unless the obligations for contractors are explicit</w:t>
      </w:r>
      <w:r w:rsidR="007B537D">
        <w:t>;</w:t>
      </w:r>
      <w:r w:rsidR="00DB54DF" w:rsidRPr="00CF32BF">
        <w:t xml:space="preserve"> otherwise</w:t>
      </w:r>
      <w:r w:rsidR="007B537D">
        <w:t>,</w:t>
      </w:r>
      <w:r w:rsidR="00DB54DF" w:rsidRPr="00CF32BF">
        <w:t xml:space="preserve"> </w:t>
      </w:r>
      <w:r w:rsidR="00BF46D4" w:rsidRPr="00CF32BF">
        <w:t xml:space="preserve">these types of documents </w:t>
      </w:r>
      <w:r w:rsidR="007B537D">
        <w:t xml:space="preserve">can be </w:t>
      </w:r>
      <w:r w:rsidR="00BF46D4" w:rsidRPr="00CF32BF">
        <w:t>open to interpretation within a contract</w:t>
      </w:r>
      <w:r w:rsidRPr="00CF32BF">
        <w:t>.</w:t>
      </w:r>
      <w:r w:rsidR="0061578E">
        <w:t xml:space="preserve"> </w:t>
      </w:r>
    </w:p>
    <w:tbl>
      <w:tblPr>
        <w:tblW w:w="7938" w:type="dxa"/>
        <w:tblInd w:w="1134" w:type="dxa"/>
        <w:tblLayout w:type="fixed"/>
        <w:tblLook w:val="0000" w:firstRow="0" w:lastRow="0" w:firstColumn="0" w:lastColumn="0" w:noHBand="0" w:noVBand="0"/>
      </w:tblPr>
      <w:tblGrid>
        <w:gridCol w:w="2500"/>
        <w:gridCol w:w="5438"/>
      </w:tblGrid>
      <w:tr w:rsidR="00B722F0" w:rsidRPr="00CF32BF" w14:paraId="10A7F3E8" w14:textId="77777777" w:rsidTr="00A42C46">
        <w:tc>
          <w:tcPr>
            <w:tcW w:w="2500" w:type="dxa"/>
          </w:tcPr>
          <w:p w14:paraId="2C9B8212" w14:textId="103DE8B6" w:rsidR="00B722F0" w:rsidRPr="00CF32BF" w:rsidRDefault="0016522E" w:rsidP="00986F3B">
            <w:pPr>
              <w:pStyle w:val="Table10ptText-ASDEFCON"/>
            </w:pPr>
            <w:r>
              <w:t>L</w:t>
            </w:r>
            <w:r w:rsidR="00792EC5" w:rsidRPr="00CF32BF">
              <w:t>C</w:t>
            </w:r>
            <w:r>
              <w:t>A</w:t>
            </w:r>
            <w:r w:rsidR="00792EC5" w:rsidRPr="00CF32BF">
              <w:t>M</w:t>
            </w:r>
          </w:p>
        </w:tc>
        <w:tc>
          <w:tcPr>
            <w:tcW w:w="5438" w:type="dxa"/>
          </w:tcPr>
          <w:p w14:paraId="64D9C002" w14:textId="3A3C67E8" w:rsidR="00B722F0" w:rsidRPr="00CF32BF" w:rsidRDefault="0016522E" w:rsidP="00986F3B">
            <w:pPr>
              <w:pStyle w:val="Table10ptText-ASDEFCON"/>
            </w:pPr>
            <w:r w:rsidRPr="0016522E">
              <w:rPr>
                <w:i/>
              </w:rPr>
              <w:t>Logistics Compliance and Assurance</w:t>
            </w:r>
            <w:r w:rsidR="00B722F0" w:rsidRPr="002B7795">
              <w:rPr>
                <w:i/>
              </w:rPr>
              <w:t xml:space="preserve"> Manual</w:t>
            </w:r>
          </w:p>
        </w:tc>
      </w:tr>
      <w:tr w:rsidR="00F901EA" w:rsidRPr="00CF32BF" w14:paraId="7F8E7335" w14:textId="77777777" w:rsidTr="00A42C46">
        <w:tc>
          <w:tcPr>
            <w:tcW w:w="2500" w:type="dxa"/>
          </w:tcPr>
          <w:p w14:paraId="3E635E4B" w14:textId="3ED43B54" w:rsidR="00F901EA" w:rsidRDefault="00F901EA" w:rsidP="00986F3B">
            <w:pPr>
              <w:pStyle w:val="Table10ptText-ASDEFCON"/>
            </w:pPr>
            <w:r>
              <w:t>PSM</w:t>
            </w:r>
          </w:p>
        </w:tc>
        <w:tc>
          <w:tcPr>
            <w:tcW w:w="5438" w:type="dxa"/>
          </w:tcPr>
          <w:p w14:paraId="052535D2" w14:textId="465CD058" w:rsidR="00F901EA" w:rsidRPr="0016522E" w:rsidDel="0016522E" w:rsidRDefault="00F901EA" w:rsidP="0052528A">
            <w:pPr>
              <w:pStyle w:val="Table10ptText-ASDEFCON"/>
              <w:numPr>
                <w:ilvl w:val="0"/>
                <w:numId w:val="0"/>
              </w:numPr>
              <w:rPr>
                <w:i/>
              </w:rPr>
            </w:pPr>
            <w:r>
              <w:rPr>
                <w:i/>
              </w:rPr>
              <w:t>Product Support Manual</w:t>
            </w:r>
          </w:p>
        </w:tc>
      </w:tr>
    </w:tbl>
    <w:p w14:paraId="5B7CB3C7" w14:textId="77777777" w:rsidR="00A42C46" w:rsidRDefault="00A42C46" w:rsidP="00A42C46">
      <w:pPr>
        <w:pStyle w:val="ASDEFCONOptionSpace"/>
      </w:pPr>
    </w:p>
    <w:p w14:paraId="1644C355" w14:textId="77777777" w:rsidR="00B722F0" w:rsidRPr="00CF32BF" w:rsidRDefault="00B722F0" w:rsidP="00E87BB1">
      <w:pPr>
        <w:pStyle w:val="SOWHL1-ASDEFCON"/>
      </w:pPr>
      <w:r w:rsidRPr="00CF32BF">
        <w:t>Service Description</w:t>
      </w:r>
      <w:bookmarkEnd w:id="1"/>
      <w:bookmarkEnd w:id="2"/>
    </w:p>
    <w:p w14:paraId="67064242" w14:textId="77777777" w:rsidR="00B722F0" w:rsidRPr="00CF32BF" w:rsidRDefault="00B722F0" w:rsidP="00986F3B">
      <w:pPr>
        <w:pStyle w:val="SOWHL2-ASDEFCON"/>
      </w:pPr>
      <w:r w:rsidRPr="00CF32BF">
        <w:t>Introduction</w:t>
      </w:r>
    </w:p>
    <w:p w14:paraId="7628C886" w14:textId="77777777" w:rsidR="00B722F0" w:rsidRPr="00CF32BF" w:rsidRDefault="00B722F0" w:rsidP="00986F3B">
      <w:pPr>
        <w:pStyle w:val="SOWHL3-ASDEFCON"/>
      </w:pPr>
      <w:r w:rsidRPr="00CF32BF">
        <w:t>Scope of DSD</w:t>
      </w:r>
    </w:p>
    <w:p w14:paraId="15A1A1C3" w14:textId="77777777" w:rsidR="000F34A8" w:rsidRPr="00CF32BF" w:rsidRDefault="000F34A8" w:rsidP="00986F3B">
      <w:pPr>
        <w:pStyle w:val="NoteToDrafters-ASDEFCON"/>
      </w:pPr>
      <w:bookmarkStart w:id="9" w:name="_Ref42519943"/>
      <w:r w:rsidRPr="00CF32BF">
        <w:t xml:space="preserve">Note to </w:t>
      </w:r>
      <w:r w:rsidR="007D7F5B" w:rsidRPr="00CF32BF">
        <w:t>drafters</w:t>
      </w:r>
      <w:r w:rsidRPr="00CF32BF">
        <w:t>:  Amend the following clause to align with the scope of Supply Services required under the Contract.</w:t>
      </w:r>
    </w:p>
    <w:p w14:paraId="74C76AA9" w14:textId="77777777" w:rsidR="00B722F0" w:rsidRPr="00CF32BF" w:rsidRDefault="00B722F0" w:rsidP="00986F3B">
      <w:pPr>
        <w:pStyle w:val="SOWTL4-ASDEFCON"/>
      </w:pPr>
      <w:bookmarkStart w:id="10" w:name="_Ref204936497"/>
      <w:r w:rsidRPr="00CF32BF">
        <w:t xml:space="preserve">The Contractor shall </w:t>
      </w:r>
      <w:bookmarkStart w:id="11" w:name="_Ref42351893"/>
      <w:r w:rsidRPr="00CF32BF">
        <w:t>provide routine Supply Services, as described in this DSD, for the following types of Items listed in Annex A to this SOW:</w:t>
      </w:r>
      <w:bookmarkEnd w:id="9"/>
      <w:bookmarkEnd w:id="10"/>
      <w:bookmarkEnd w:id="11"/>
    </w:p>
    <w:p w14:paraId="2153D7C6" w14:textId="77777777" w:rsidR="00B722F0" w:rsidRPr="00CF32BF" w:rsidRDefault="00B722F0" w:rsidP="002B7795">
      <w:pPr>
        <w:pStyle w:val="SOWSubL1-ASDEFCON"/>
      </w:pPr>
      <w:r w:rsidRPr="00CF32BF">
        <w:t>Commonwealth-owned Stock</w:t>
      </w:r>
      <w:r w:rsidR="00CB1027" w:rsidRPr="00CF32BF">
        <w:t xml:space="preserve"> Items</w:t>
      </w:r>
      <w:r w:rsidRPr="00CF32BF">
        <w:t>;</w:t>
      </w:r>
    </w:p>
    <w:p w14:paraId="28897C81" w14:textId="77777777" w:rsidR="00B722F0" w:rsidRPr="00CF32BF" w:rsidRDefault="00B722F0" w:rsidP="00E87BB1">
      <w:pPr>
        <w:pStyle w:val="SOWSubL1-ASDEFCON"/>
      </w:pPr>
      <w:r w:rsidRPr="00CF32BF">
        <w:t>Contractor-owned Stock</w:t>
      </w:r>
      <w:r w:rsidR="00CB1027" w:rsidRPr="00CF32BF">
        <w:t xml:space="preserve"> Items</w:t>
      </w:r>
      <w:r w:rsidRPr="00CF32BF">
        <w:t>; and</w:t>
      </w:r>
    </w:p>
    <w:p w14:paraId="3D7A35D5" w14:textId="77777777" w:rsidR="00B722F0" w:rsidRPr="00CF32BF" w:rsidRDefault="00A87016" w:rsidP="00E87BB1">
      <w:pPr>
        <w:pStyle w:val="SOWSubL1-ASDEFCON"/>
      </w:pPr>
      <w:r>
        <w:t>S</w:t>
      </w:r>
      <w:r w:rsidR="00B722F0" w:rsidRPr="00CF32BF">
        <w:t>oftware.</w:t>
      </w:r>
    </w:p>
    <w:p w14:paraId="14700579" w14:textId="77777777" w:rsidR="00B722F0" w:rsidRPr="00CF32BF" w:rsidRDefault="00B722F0" w:rsidP="00986F3B">
      <w:pPr>
        <w:pStyle w:val="SOWHL2-ASDEFCON"/>
      </w:pPr>
      <w:r w:rsidRPr="00CF32BF">
        <w:t>Services</w:t>
      </w:r>
    </w:p>
    <w:p w14:paraId="288EA550" w14:textId="77777777" w:rsidR="00B722F0" w:rsidRPr="00CF32BF" w:rsidRDefault="00B722F0" w:rsidP="00986F3B">
      <w:pPr>
        <w:pStyle w:val="SOWHL3-ASDEFCON"/>
      </w:pPr>
      <w:bookmarkStart w:id="12" w:name="_Ref384897759"/>
      <w:r w:rsidRPr="00CF32BF">
        <w:t>General</w:t>
      </w:r>
      <w:bookmarkEnd w:id="12"/>
    </w:p>
    <w:p w14:paraId="0368A3F1" w14:textId="37AA3211" w:rsidR="000F34A8" w:rsidRPr="00CF32BF" w:rsidRDefault="000F34A8" w:rsidP="00986F3B">
      <w:pPr>
        <w:pStyle w:val="NoteToDrafters-ASDEFCON"/>
      </w:pPr>
      <w:r w:rsidRPr="00CF32BF">
        <w:t xml:space="preserve">Note to drafters:  If only </w:t>
      </w:r>
      <w:r w:rsidR="00E319FC">
        <w:t>parts</w:t>
      </w:r>
      <w:r w:rsidRPr="00CF32BF">
        <w:t xml:space="preserve"> of the Applicable Documents listed in clause </w:t>
      </w:r>
      <w:r w:rsidRPr="00CF32BF">
        <w:fldChar w:fldCharType="begin"/>
      </w:r>
      <w:r w:rsidRPr="00CF32BF">
        <w:instrText xml:space="preserve"> REF _Ref182044433 \r \h </w:instrText>
      </w:r>
      <w:r w:rsidRPr="00CF32BF">
        <w:fldChar w:fldCharType="separate"/>
      </w:r>
      <w:r w:rsidR="0061767A">
        <w:t>5</w:t>
      </w:r>
      <w:r w:rsidRPr="00CF32BF">
        <w:fldChar w:fldCharType="end"/>
      </w:r>
      <w:r w:rsidRPr="00CF32BF">
        <w:t xml:space="preserve"> are applicable, then the following clause </w:t>
      </w:r>
      <w:r w:rsidR="00E319FC">
        <w:t>sh</w:t>
      </w:r>
      <w:r w:rsidRPr="00CF32BF">
        <w:t xml:space="preserve">ould be modified </w:t>
      </w:r>
      <w:r w:rsidR="00E319FC">
        <w:t>so</w:t>
      </w:r>
      <w:r w:rsidR="00E319FC" w:rsidRPr="00CF32BF">
        <w:t xml:space="preserve"> </w:t>
      </w:r>
      <w:r w:rsidRPr="00CF32BF">
        <w:t>that only th</w:t>
      </w:r>
      <w:r w:rsidR="00E319FC">
        <w:t>os</w:t>
      </w:r>
      <w:r w:rsidRPr="00CF32BF">
        <w:t xml:space="preserve">e </w:t>
      </w:r>
      <w:r w:rsidR="00E319FC">
        <w:t>parts</w:t>
      </w:r>
      <w:r w:rsidRPr="00CF32BF">
        <w:t xml:space="preserve"> </w:t>
      </w:r>
      <w:r w:rsidR="00E319FC">
        <w:t>are</w:t>
      </w:r>
      <w:r w:rsidRPr="00CF32BF">
        <w:t xml:space="preserve"> mandated on the Contractor.</w:t>
      </w:r>
    </w:p>
    <w:p w14:paraId="6065F8AA" w14:textId="1DB10C55" w:rsidR="000F34A8" w:rsidRPr="00CF32BF" w:rsidRDefault="000F34A8" w:rsidP="00986F3B">
      <w:pPr>
        <w:pStyle w:val="SOWTL4-ASDEFCON"/>
      </w:pPr>
      <w:bookmarkStart w:id="13" w:name="_Ref384900655"/>
      <w:r w:rsidRPr="00CF32BF">
        <w:t>The Contractor shall provide routine Supply Services in accordance with the applicable documents listed in clause </w:t>
      </w:r>
      <w:r w:rsidRPr="00CF32BF">
        <w:fldChar w:fldCharType="begin"/>
      </w:r>
      <w:r w:rsidRPr="00CF32BF">
        <w:instrText xml:space="preserve"> REF _Ref182044433 \r \h </w:instrText>
      </w:r>
      <w:r w:rsidRPr="00CF32BF">
        <w:fldChar w:fldCharType="separate"/>
      </w:r>
      <w:r w:rsidR="0061767A">
        <w:t>5</w:t>
      </w:r>
      <w:r w:rsidRPr="00CF32BF">
        <w:fldChar w:fldCharType="end"/>
      </w:r>
      <w:r w:rsidRPr="00CF32BF">
        <w:t xml:space="preserve"> of this DSD.</w:t>
      </w:r>
      <w:bookmarkEnd w:id="13"/>
    </w:p>
    <w:p w14:paraId="430180BA" w14:textId="5972C497" w:rsidR="000F34A8" w:rsidRPr="00CF32BF" w:rsidRDefault="000F34A8" w:rsidP="00E87BB1">
      <w:pPr>
        <w:pStyle w:val="SOWTL4-ASDEFCON"/>
      </w:pPr>
      <w:bookmarkStart w:id="14" w:name="_Ref384900658"/>
      <w:r w:rsidRPr="00CF32BF">
        <w:t xml:space="preserve">The Contractor shall maintain a schedule of known routine Supply activities, projecting work effort for a period of not less than one year in advance, or until the end of the </w:t>
      </w:r>
      <w:r w:rsidR="0077551F">
        <w:t>Term where that</w:t>
      </w:r>
      <w:r w:rsidR="0077551F" w:rsidRPr="00CF32BF">
        <w:t xml:space="preserve"> </w:t>
      </w:r>
      <w:r w:rsidRPr="00CF32BF">
        <w:t>period is less than one year.</w:t>
      </w:r>
      <w:bookmarkEnd w:id="14"/>
    </w:p>
    <w:p w14:paraId="2BB439C9" w14:textId="77777777" w:rsidR="006621D4" w:rsidRPr="00CF32BF" w:rsidRDefault="006621D4" w:rsidP="00E87BB1">
      <w:pPr>
        <w:pStyle w:val="SOWTL4-ASDEFCON"/>
      </w:pPr>
      <w:bookmarkStart w:id="15" w:name="_Ref384900660"/>
      <w:r w:rsidRPr="00CF32BF">
        <w:t>The Contractor shall provide a copy of the Contractor’s Supply schedule in the format requested and within five Working Days (or other timeframe agreed between the parties) of a request for a copy of this schedule from the Commonwealth Representative.</w:t>
      </w:r>
      <w:bookmarkEnd w:id="15"/>
    </w:p>
    <w:p w14:paraId="3C19A22C" w14:textId="77777777" w:rsidR="007C20D8" w:rsidRPr="00CF32BF" w:rsidRDefault="007C20D8" w:rsidP="00986F3B">
      <w:pPr>
        <w:pStyle w:val="NoteToDrafters-ASDEFCON"/>
      </w:pPr>
      <w:r w:rsidRPr="00CF32BF">
        <w:t xml:space="preserve">Note to drafters: </w:t>
      </w:r>
      <w:r w:rsidR="00CF32BF" w:rsidRPr="00CF32BF">
        <w:t xml:space="preserve"> </w:t>
      </w:r>
      <w:r w:rsidRPr="00CF32BF">
        <w:t>Include the following clause if the DW&amp;D contractor will be used to distribute Stock Items between the Contractor (and Subcontractors) and the Commonwealth.  Amend the subclauses to align with the other requirements of the Contract.</w:t>
      </w:r>
    </w:p>
    <w:p w14:paraId="3E6F36C5" w14:textId="77777777" w:rsidR="007C20D8" w:rsidRPr="00CF32BF" w:rsidRDefault="007C20D8" w:rsidP="00AB65EF">
      <w:pPr>
        <w:pStyle w:val="SOWTL4-ASDEFCON"/>
      </w:pPr>
      <w:bookmarkStart w:id="16" w:name="_Ref384892812"/>
      <w:r w:rsidRPr="00CF32BF">
        <w:t xml:space="preserve">The Contractor acknowledges that, notwithstanding that the Commonwealth is responsible for distribution of Stock Items through the Defence </w:t>
      </w:r>
      <w:r w:rsidR="0019787E" w:rsidRPr="00CF32BF">
        <w:t xml:space="preserve">Supply Chain </w:t>
      </w:r>
      <w:r w:rsidRPr="00CF32BF">
        <w:t>(eg, through the Defence Warehousing and Distribution (DW&amp;D) contract), the Contractor plays a substantial role in ensuring that the overall supply chain (including Defence, the Contractor and Subcontractors) operates efficiently and effectively to meet operational demand, including (in addition to the explicit roles and responsibilities set out elsewhere in the Contract):</w:t>
      </w:r>
      <w:bookmarkEnd w:id="16"/>
    </w:p>
    <w:p w14:paraId="4B94F3AA" w14:textId="08A9E54E" w:rsidR="00497220" w:rsidRPr="00CF32BF" w:rsidRDefault="00497220" w:rsidP="002B7795">
      <w:pPr>
        <w:pStyle w:val="SOWSubL1-ASDEFCON"/>
      </w:pPr>
      <w:r w:rsidRPr="00CF32BF">
        <w:t xml:space="preserve">by </w:t>
      </w:r>
      <w:r w:rsidR="00400FC8">
        <w:t>confirming</w:t>
      </w:r>
      <w:r w:rsidR="00400FC8" w:rsidRPr="00CF32BF">
        <w:t xml:space="preserve"> </w:t>
      </w:r>
      <w:r w:rsidRPr="00CF32BF">
        <w:t xml:space="preserve">that all Stock Items that could be demanded by the Commonwealth are appropriately </w:t>
      </w:r>
      <w:r w:rsidR="005063AB">
        <w:t>identified</w:t>
      </w:r>
      <w:r w:rsidRPr="00CF32BF">
        <w:t xml:space="preserve"> within </w:t>
      </w:r>
      <w:r w:rsidR="0040459E">
        <w:t xml:space="preserve">the </w:t>
      </w:r>
      <w:r w:rsidR="005063AB">
        <w:t>ERP</w:t>
      </w:r>
      <w:r w:rsidRPr="00CF32BF">
        <w:t>;</w:t>
      </w:r>
    </w:p>
    <w:p w14:paraId="2C54A144" w14:textId="77777777" w:rsidR="00497220" w:rsidRPr="00CF32BF" w:rsidRDefault="00497220" w:rsidP="00E87BB1">
      <w:pPr>
        <w:pStyle w:val="SOWSubL1-ASDEFCON"/>
      </w:pPr>
      <w:r w:rsidRPr="00CF32BF">
        <w:t>by monitoring applicable performance characteristics of the supply chain (eg, delivery lead</w:t>
      </w:r>
      <w:r w:rsidR="00B732E7" w:rsidRPr="00CF32BF">
        <w:t xml:space="preserve"> </w:t>
      </w:r>
      <w:r w:rsidRPr="00CF32BF">
        <w:t>time, TAT and Stock Item outages) to ensure that the supply chain is operating effectively and efficiently and that any identified problems are proactively addressed to ensure that they do not recur;</w:t>
      </w:r>
    </w:p>
    <w:p w14:paraId="45BB85BE" w14:textId="77777777" w:rsidR="007C20D8" w:rsidRPr="00CF32BF" w:rsidRDefault="007C20D8" w:rsidP="00E87BB1">
      <w:pPr>
        <w:pStyle w:val="SOWSubL1-ASDEFCON"/>
      </w:pPr>
      <w:r w:rsidRPr="00CF32BF">
        <w:t>by establishing minimum and maximum</w:t>
      </w:r>
      <w:r w:rsidRPr="00CF32BF" w:rsidDel="00C27CF2">
        <w:t xml:space="preserve"> </w:t>
      </w:r>
      <w:r w:rsidRPr="00CF32BF">
        <w:t>Stock Item holding levels for Non-RIs at appropriate points in the supply chain to ensure that Stock Items are available, when required, within acceptable levels of risk;</w:t>
      </w:r>
    </w:p>
    <w:p w14:paraId="4606B446" w14:textId="77777777" w:rsidR="00497220" w:rsidRPr="00CF32BF" w:rsidRDefault="00497220" w:rsidP="00E87BB1">
      <w:pPr>
        <w:pStyle w:val="SOWSubL1-ASDEFCON"/>
      </w:pPr>
      <w:r w:rsidRPr="00CF32BF">
        <w:t xml:space="preserve">procuring the necessary Stock Items </w:t>
      </w:r>
      <w:r w:rsidR="00DF4164" w:rsidRPr="00CF32BF">
        <w:t>for use</w:t>
      </w:r>
      <w:r w:rsidRPr="00CF32BF">
        <w:t xml:space="preserve"> by the Contractor in the performance of </w:t>
      </w:r>
      <w:r w:rsidR="00DF4164" w:rsidRPr="00CF32BF">
        <w:t xml:space="preserve">the </w:t>
      </w:r>
      <w:r w:rsidRPr="00CF32BF">
        <w:t>Services and by Defence units placing authorised Demands for those Stock Items, as applicable;</w:t>
      </w:r>
    </w:p>
    <w:p w14:paraId="0A3EAAA3" w14:textId="60C80CF8" w:rsidR="00497220" w:rsidRPr="00CF32BF" w:rsidRDefault="00497220" w:rsidP="00E87BB1">
      <w:pPr>
        <w:pStyle w:val="SOWSubL1-ASDEFCON"/>
      </w:pPr>
      <w:r w:rsidRPr="00CF32BF">
        <w:t xml:space="preserve">by processing Commonwealth Demands for Stock Items in a manner and within a timeframe that enables the Demand to be satisfied within the required time, including in accordance with this clause </w:t>
      </w:r>
      <w:r w:rsidRPr="00CF32BF">
        <w:fldChar w:fldCharType="begin"/>
      </w:r>
      <w:r w:rsidRPr="00CF32BF">
        <w:instrText xml:space="preserve"> REF _Ref374081289 \r \h </w:instrText>
      </w:r>
      <w:r w:rsidRPr="00CF32BF">
        <w:fldChar w:fldCharType="separate"/>
      </w:r>
      <w:r w:rsidR="0061767A">
        <w:t>6.2.6</w:t>
      </w:r>
      <w:r w:rsidRPr="00CF32BF">
        <w:fldChar w:fldCharType="end"/>
      </w:r>
      <w:r w:rsidRPr="00CF32BF">
        <w:t>;</w:t>
      </w:r>
    </w:p>
    <w:p w14:paraId="2124F473" w14:textId="77777777" w:rsidR="007C20D8" w:rsidRPr="00CF32BF" w:rsidRDefault="007C20D8" w:rsidP="00E87BB1">
      <w:pPr>
        <w:pStyle w:val="SOWSubL1-ASDEFCON"/>
      </w:pPr>
      <w:r w:rsidRPr="00CF32BF">
        <w:t>by maintaining open, clear and continual communications with Subcontractors to ensure that the lower-tier elements of the supply chain are operating effectively;</w:t>
      </w:r>
    </w:p>
    <w:p w14:paraId="21C2B353" w14:textId="77777777" w:rsidR="00497220" w:rsidRPr="00CF32BF" w:rsidRDefault="00497220" w:rsidP="00E87BB1">
      <w:pPr>
        <w:pStyle w:val="SOWSubL1-ASDEFCON"/>
      </w:pPr>
      <w:r w:rsidRPr="00CF32BF">
        <w:t>by managing a Warehouse of Contractor-owned Non-RI Stock Items that are used to resupply the Commonwealth upon a Demand being submitted;</w:t>
      </w:r>
    </w:p>
    <w:p w14:paraId="45663EEF" w14:textId="77777777" w:rsidR="00DF4164" w:rsidRPr="00CF32BF" w:rsidRDefault="00DF4164" w:rsidP="00E87BB1">
      <w:pPr>
        <w:pStyle w:val="SOWSubL1-ASDEFCON"/>
      </w:pPr>
      <w:r w:rsidRPr="00CF32BF">
        <w:t xml:space="preserve">by managing a Warehousing and Distribution system that ensures </w:t>
      </w:r>
      <w:r w:rsidR="00062E5A" w:rsidRPr="00CF32BF">
        <w:t xml:space="preserve">the </w:t>
      </w:r>
      <w:r w:rsidRPr="00CF32BF">
        <w:t>protection and preservation of Stock Items, enables the satisfaction of Demands in a timely manner and, when applicable, integrates with the Defence Supply Chain;</w:t>
      </w:r>
    </w:p>
    <w:p w14:paraId="7E89311C" w14:textId="0F66EFB3" w:rsidR="00497220" w:rsidRPr="00CF32BF" w:rsidRDefault="00497220" w:rsidP="00E87BB1">
      <w:pPr>
        <w:pStyle w:val="SOWSubL1-ASDEFCON"/>
      </w:pPr>
      <w:r w:rsidRPr="00CF32BF">
        <w:t xml:space="preserve">by monitoring Obsolescence, in accordance with clause </w:t>
      </w:r>
      <w:r w:rsidRPr="00CF32BF">
        <w:fldChar w:fldCharType="begin"/>
      </w:r>
      <w:r w:rsidRPr="00CF32BF">
        <w:instrText xml:space="preserve"> REF _Ref232673529 \r \h </w:instrText>
      </w:r>
      <w:r w:rsidRPr="00CF32BF">
        <w:fldChar w:fldCharType="separate"/>
      </w:r>
      <w:r w:rsidR="0061767A">
        <w:t>6.2.8</w:t>
      </w:r>
      <w:r w:rsidRPr="00CF32BF">
        <w:fldChar w:fldCharType="end"/>
      </w:r>
      <w:r w:rsidRPr="00CF32BF">
        <w:t>, so that Stock Items that are likely to become difficult to obtain are proactively identified and that a resolution is quickly progressed; and</w:t>
      </w:r>
    </w:p>
    <w:p w14:paraId="702DFAA7" w14:textId="77777777" w:rsidR="007C20D8" w:rsidRPr="00CF32BF" w:rsidRDefault="007C20D8" w:rsidP="00E87BB1">
      <w:pPr>
        <w:pStyle w:val="SOWSubL1-ASDEFCON"/>
      </w:pPr>
      <w:r w:rsidRPr="00CF32BF">
        <w:t>by liaising with ADF and other Commonwealth Personnel (as authorised by the Commonwealth Representative) to ensure that any issues with the Defence portion of the overall supply chain are appropriately addressed</w:t>
      </w:r>
      <w:r w:rsidR="00497220" w:rsidRPr="00CF32BF">
        <w:t>.</w:t>
      </w:r>
    </w:p>
    <w:p w14:paraId="2EF5BFB2" w14:textId="78CE98B4" w:rsidR="00B722F0" w:rsidRDefault="005063AB" w:rsidP="00986F3B">
      <w:pPr>
        <w:pStyle w:val="SOWHL3-ASDEFCON"/>
      </w:pPr>
      <w:bookmarkStart w:id="17" w:name="_Ref176868294"/>
      <w:r>
        <w:t>Materi</w:t>
      </w:r>
      <w:r w:rsidR="0096702B">
        <w:t>a</w:t>
      </w:r>
      <w:r>
        <w:t>l Requirements Planning</w:t>
      </w:r>
      <w:bookmarkEnd w:id="17"/>
    </w:p>
    <w:p w14:paraId="6691A722" w14:textId="3BCF2824" w:rsidR="00BD12AC" w:rsidRPr="00CF32BF" w:rsidRDefault="00BD12AC" w:rsidP="0061767A">
      <w:pPr>
        <w:pStyle w:val="SOWTL4-ASDEFCON"/>
      </w:pPr>
      <w:r>
        <w:t>The Contractor acknowledges that Materiel Requirements Planning need to consider and be consistent with Defence policies for inventory management, including policies for ‘common item’ management and ‘autonomous ownership’, when applicable.</w:t>
      </w:r>
    </w:p>
    <w:p w14:paraId="24C7E037" w14:textId="1997DBD7" w:rsidR="00B722F0" w:rsidRPr="00CF32BF" w:rsidRDefault="00B722F0" w:rsidP="00E87BB1">
      <w:pPr>
        <w:pStyle w:val="SOWTL4-ASDEFCON"/>
      </w:pPr>
      <w:bookmarkStart w:id="18" w:name="_Ref378150562"/>
      <w:r w:rsidRPr="00CF32BF">
        <w:t xml:space="preserve">The Contractor shall conduct the following activities for the </w:t>
      </w:r>
      <w:r w:rsidR="00CB1027" w:rsidRPr="00CF32BF">
        <w:t>I</w:t>
      </w:r>
      <w:r w:rsidRPr="00CF32BF">
        <w:t xml:space="preserve">tems listed at clause </w:t>
      </w:r>
      <w:r w:rsidR="00564A05" w:rsidRPr="00CF32BF">
        <w:fldChar w:fldCharType="begin"/>
      </w:r>
      <w:r w:rsidR="00564A05" w:rsidRPr="00CF32BF">
        <w:instrText xml:space="preserve"> REF _Ref204936497 \r \h </w:instrText>
      </w:r>
      <w:r w:rsidR="00564A05" w:rsidRPr="00CF32BF">
        <w:fldChar w:fldCharType="separate"/>
      </w:r>
      <w:r w:rsidR="0061767A">
        <w:t>6.1.1.1</w:t>
      </w:r>
      <w:r w:rsidR="00564A05" w:rsidRPr="00CF32BF">
        <w:fldChar w:fldCharType="end"/>
      </w:r>
      <w:r w:rsidRPr="00CF32BF">
        <w:t>:</w:t>
      </w:r>
      <w:bookmarkEnd w:id="18"/>
    </w:p>
    <w:p w14:paraId="22F15B93" w14:textId="28C53A83" w:rsidR="00B722F0" w:rsidRPr="00CF32BF" w:rsidRDefault="0096702B" w:rsidP="002B7795">
      <w:pPr>
        <w:pStyle w:val="SOWSubL1-ASDEFCON"/>
      </w:pPr>
      <w:r>
        <w:t xml:space="preserve">Material </w:t>
      </w:r>
      <w:r w:rsidR="00B722F0" w:rsidRPr="00CF32BF">
        <w:t xml:space="preserve">Requirements </w:t>
      </w:r>
      <w:r>
        <w:t>Planning</w:t>
      </w:r>
      <w:r w:rsidRPr="00CF32BF">
        <w:t xml:space="preserve"> </w:t>
      </w:r>
      <w:r w:rsidR="00B722F0" w:rsidRPr="00CF32BF">
        <w:t xml:space="preserve">relating to the need to induct RIs into the repair pipeline or to redistribute RIs </w:t>
      </w:r>
      <w:r w:rsidR="00432DA1">
        <w:t xml:space="preserve">(ie, </w:t>
      </w:r>
      <w:r w:rsidR="00FC7A91">
        <w:t xml:space="preserve">optimisation and </w:t>
      </w:r>
      <w:r w:rsidR="00432DA1">
        <w:t xml:space="preserve">re-balancing) </w:t>
      </w:r>
      <w:r w:rsidR="00B722F0" w:rsidRPr="00CF32BF">
        <w:t>to meet forecast demand; and</w:t>
      </w:r>
    </w:p>
    <w:p w14:paraId="2052D5B8" w14:textId="316276A7" w:rsidR="00B722F0" w:rsidRPr="00CF32BF" w:rsidRDefault="0096702B" w:rsidP="00E87BB1">
      <w:pPr>
        <w:pStyle w:val="SOWSubL1-ASDEFCON"/>
      </w:pPr>
      <w:r>
        <w:t xml:space="preserve">Material </w:t>
      </w:r>
      <w:r w:rsidR="00B722F0" w:rsidRPr="00CF32BF">
        <w:t xml:space="preserve">Requirements </w:t>
      </w:r>
      <w:r>
        <w:t>Planning</w:t>
      </w:r>
      <w:r w:rsidRPr="00CF32BF">
        <w:t xml:space="preserve"> </w:t>
      </w:r>
      <w:r w:rsidR="00B722F0" w:rsidRPr="00CF32BF">
        <w:t xml:space="preserve">relating to the need to </w:t>
      </w:r>
      <w:r w:rsidR="00D304D8" w:rsidRPr="00CF32BF">
        <w:t xml:space="preserve">procure </w:t>
      </w:r>
      <w:r w:rsidR="00B722F0" w:rsidRPr="00CF32BF">
        <w:t>Non</w:t>
      </w:r>
      <w:r w:rsidR="00B722F0" w:rsidRPr="00CF32BF">
        <w:noBreakHyphen/>
        <w:t>RIs to meet forecast demand.</w:t>
      </w:r>
    </w:p>
    <w:p w14:paraId="24DDB9FB" w14:textId="0ACA3849" w:rsidR="00B722F0" w:rsidRPr="00CF32BF" w:rsidRDefault="00B722F0" w:rsidP="00986F3B">
      <w:pPr>
        <w:pStyle w:val="NoteToDrafters-ASDEFCON"/>
      </w:pPr>
      <w:r w:rsidRPr="00CF32BF">
        <w:t xml:space="preserve">Note to drafters:  The following option should be included in the draft Contract if </w:t>
      </w:r>
      <w:r w:rsidR="00442724">
        <w:t xml:space="preserve">the results of Material Requirements Planning </w:t>
      </w:r>
      <w:r w:rsidR="00E319FC">
        <w:t>will</w:t>
      </w:r>
      <w:r w:rsidR="00442724">
        <w:t xml:space="preserve"> be used to update RSQs in Annex A.  If not required, </w:t>
      </w:r>
      <w:r w:rsidR="0098072B" w:rsidRPr="00CF32BF">
        <w:t>then</w:t>
      </w:r>
      <w:r w:rsidRPr="00CF32BF">
        <w:t xml:space="preserve"> the following two clauses should be deleted and replaced with ‘Not </w:t>
      </w:r>
      <w:r w:rsidR="009C1A8B" w:rsidRPr="00CF32BF">
        <w:t>used’</w:t>
      </w:r>
      <w:r w:rsidRPr="00CF32BF">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C86E1C" w:rsidRPr="00CF32BF" w14:paraId="1D4D6187" w14:textId="77777777" w:rsidTr="00C86E1C">
        <w:tc>
          <w:tcPr>
            <w:tcW w:w="9286" w:type="dxa"/>
            <w:shd w:val="clear" w:color="auto" w:fill="auto"/>
          </w:tcPr>
          <w:p w14:paraId="69348642" w14:textId="0ADE0930" w:rsidR="00C86E1C" w:rsidRPr="00CF32BF" w:rsidRDefault="00C86E1C" w:rsidP="00986F3B">
            <w:pPr>
              <w:pStyle w:val="ASDEFCONOption"/>
            </w:pPr>
            <w:bookmarkStart w:id="19" w:name="_Ref232673484"/>
            <w:r w:rsidRPr="00CF32BF">
              <w:t>Option:</w:t>
            </w:r>
            <w:r w:rsidR="00CF32BF" w:rsidRPr="00CF32BF">
              <w:t xml:space="preserve"> </w:t>
            </w:r>
            <w:r w:rsidRPr="00CF32BF">
              <w:t xml:space="preserve"> For when </w:t>
            </w:r>
            <w:r w:rsidR="0096702B">
              <w:t xml:space="preserve">Material </w:t>
            </w:r>
            <w:r w:rsidRPr="00CF32BF">
              <w:t xml:space="preserve">Requirements </w:t>
            </w:r>
            <w:r w:rsidR="0096702B">
              <w:t>Planning</w:t>
            </w:r>
            <w:r w:rsidR="0096702B" w:rsidRPr="00CF32BF">
              <w:t xml:space="preserve"> </w:t>
            </w:r>
            <w:r w:rsidRPr="00CF32BF">
              <w:t>is used as the basis to update Annex A to the SOW.</w:t>
            </w:r>
          </w:p>
          <w:p w14:paraId="1F0F7509" w14:textId="5AFE5583" w:rsidR="00C86E1C" w:rsidRPr="00CF32BF" w:rsidRDefault="00C86E1C" w:rsidP="00C86E1C">
            <w:pPr>
              <w:pStyle w:val="SOWTL4-ASDEFCON"/>
            </w:pPr>
            <w:bookmarkStart w:id="20" w:name="_Ref378150379"/>
            <w:r w:rsidRPr="00CF32BF">
              <w:t xml:space="preserve">Subject to clause </w:t>
            </w:r>
            <w:r w:rsidRPr="00CF32BF">
              <w:fldChar w:fldCharType="begin"/>
            </w:r>
            <w:r w:rsidRPr="00CF32BF">
              <w:instrText xml:space="preserve"> REF _Ref42520989 \r \h </w:instrText>
            </w:r>
            <w:r w:rsidRPr="00CF32BF">
              <w:fldChar w:fldCharType="separate"/>
            </w:r>
            <w:r w:rsidR="0061767A">
              <w:t>6.2.2.4</w:t>
            </w:r>
            <w:r w:rsidRPr="00CF32BF">
              <w:fldChar w:fldCharType="end"/>
            </w:r>
            <w:r w:rsidRPr="00CF32BF">
              <w:t xml:space="preserve">, the Contractor may propose amendments to Annex A to the SOW </w:t>
            </w:r>
            <w:r w:rsidR="00524C69">
              <w:t xml:space="preserve">in response to the Material </w:t>
            </w:r>
            <w:r w:rsidR="00524C69" w:rsidRPr="00CF32BF">
              <w:t xml:space="preserve">Requirements </w:t>
            </w:r>
            <w:r w:rsidR="00524C69">
              <w:t xml:space="preserve">Planning performed under clause </w:t>
            </w:r>
            <w:r w:rsidR="00524C69">
              <w:fldChar w:fldCharType="begin"/>
            </w:r>
            <w:r w:rsidR="00524C69">
              <w:instrText xml:space="preserve"> REF _Ref378150562 \r \h </w:instrText>
            </w:r>
            <w:r w:rsidR="00524C69">
              <w:fldChar w:fldCharType="separate"/>
            </w:r>
            <w:r w:rsidR="0061767A">
              <w:t>6.2.2.2</w:t>
            </w:r>
            <w:r w:rsidR="00524C69">
              <w:fldChar w:fldCharType="end"/>
            </w:r>
            <w:r w:rsidR="00524C69">
              <w:t>,</w:t>
            </w:r>
            <w:r w:rsidR="00524C69" w:rsidRPr="00CF32BF">
              <w:t xml:space="preserve"> </w:t>
            </w:r>
            <w:r w:rsidRPr="00CF32BF">
              <w:t xml:space="preserve">with respect to the Reserve Stockholding </w:t>
            </w:r>
            <w:r w:rsidR="0096702B">
              <w:t>Quantities</w:t>
            </w:r>
            <w:r w:rsidRPr="00CF32BF">
              <w:t xml:space="preserve"> (RS</w:t>
            </w:r>
            <w:r w:rsidR="00840FAD">
              <w:t>Q</w:t>
            </w:r>
            <w:r w:rsidRPr="00CF32BF">
              <w:t>s), at any time during the</w:t>
            </w:r>
            <w:r w:rsidR="00D91E43">
              <w:t xml:space="preserve"> </w:t>
            </w:r>
            <w:r w:rsidRPr="00CF32BF">
              <w:t>Term.</w:t>
            </w:r>
            <w:bookmarkEnd w:id="20"/>
          </w:p>
          <w:p w14:paraId="2F0992B1" w14:textId="77777777" w:rsidR="00C86E1C" w:rsidRPr="00CF32BF" w:rsidRDefault="00C86E1C" w:rsidP="00C86E1C">
            <w:pPr>
              <w:pStyle w:val="SOWTL4-ASDEFCON"/>
            </w:pPr>
            <w:bookmarkStart w:id="21" w:name="_Ref42520989"/>
            <w:bookmarkStart w:id="22" w:name="_Ref378150381"/>
            <w:r w:rsidRPr="00CF32BF">
              <w:t xml:space="preserve">The Contractor shall provide a Contract Change Proposal (CCP) in accordance with clause </w:t>
            </w:r>
            <w:r w:rsidR="00154D01" w:rsidRPr="00CF32BF">
              <w:t>11.1</w:t>
            </w:r>
            <w:r w:rsidRPr="00CF32BF">
              <w:t xml:space="preserve"> of the COC to propose an amendment to Annex A to the SOW</w:t>
            </w:r>
            <w:bookmarkEnd w:id="21"/>
            <w:r w:rsidRPr="00CF32BF">
              <w:t>, and the Contractor shall ensure that the CCP includes such supporting documents as the Commonwealth Representative requires to justify the proposed amendment.</w:t>
            </w:r>
            <w:bookmarkEnd w:id="22"/>
          </w:p>
        </w:tc>
      </w:tr>
    </w:tbl>
    <w:p w14:paraId="74E88B57" w14:textId="77777777" w:rsidR="000A7744" w:rsidRDefault="000A7744" w:rsidP="001B7328">
      <w:pPr>
        <w:pStyle w:val="ASDEFCONOptionSpace"/>
      </w:pPr>
    </w:p>
    <w:p w14:paraId="3CA3279F" w14:textId="79F6B75E" w:rsidR="009367A4" w:rsidRPr="00CF32BF" w:rsidRDefault="009367A4" w:rsidP="00986F3B">
      <w:pPr>
        <w:pStyle w:val="NoteToDrafters-ASDEFCON"/>
      </w:pPr>
      <w:r w:rsidRPr="00CF32BF">
        <w:t xml:space="preserve">Note to drafters: </w:t>
      </w:r>
      <w:r w:rsidR="00CF32BF" w:rsidRPr="00CF32BF">
        <w:t xml:space="preserve"> </w:t>
      </w:r>
      <w:r w:rsidRPr="00CF32BF">
        <w:t>The following option</w:t>
      </w:r>
      <w:r w:rsidR="00442724">
        <w:t xml:space="preserve"> </w:t>
      </w:r>
      <w:r w:rsidR="00E319FC">
        <w:t>is to</w:t>
      </w:r>
      <w:r w:rsidR="00442724">
        <w:t xml:space="preserve"> be</w:t>
      </w:r>
      <w:r w:rsidR="00085814" w:rsidRPr="00CF32BF">
        <w:t xml:space="preserve"> included</w:t>
      </w:r>
      <w:r w:rsidR="00442724">
        <w:t xml:space="preserve"> if the </w:t>
      </w:r>
      <w:r w:rsidR="00B502EF">
        <w:t xml:space="preserve">Contractor </w:t>
      </w:r>
      <w:r w:rsidR="00BB58B5">
        <w:t>will be required to monitor stock levels using ERP</w:t>
      </w:r>
      <w:r w:rsidR="00085814" w:rsidRPr="00CF32BF">
        <w:t xml:space="preserve">, </w:t>
      </w:r>
      <w:r w:rsidR="00BB58B5">
        <w:t xml:space="preserve">and make recommendation for adjustments.  This DSD </w:t>
      </w:r>
      <w:r w:rsidRPr="00CF32BF">
        <w:t>require</w:t>
      </w:r>
      <w:r w:rsidR="00BB58B5">
        <w:t>s</w:t>
      </w:r>
      <w:r w:rsidRPr="00CF32BF">
        <w:t xml:space="preserve"> </w:t>
      </w:r>
      <w:r w:rsidR="00BB58B5">
        <w:t xml:space="preserve">that </w:t>
      </w:r>
      <w:r w:rsidRPr="00CF32BF">
        <w:t>DSD-SUP-</w:t>
      </w:r>
      <w:r w:rsidR="00DC3D0C">
        <w:t>DESCM</w:t>
      </w:r>
      <w:r w:rsidR="005063AB" w:rsidRPr="00CF32BF">
        <w:t xml:space="preserve"> </w:t>
      </w:r>
      <w:r w:rsidRPr="00CF32BF">
        <w:t>be included in the draft Contract</w:t>
      </w:r>
      <w:r w:rsidR="00E319FC">
        <w:t xml:space="preserve"> to enable monitoring</w:t>
      </w:r>
      <w:r w:rsidRPr="00CF32BF">
        <w:t>.</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C86E1C" w:rsidRPr="00CF32BF" w14:paraId="1A819A18" w14:textId="77777777" w:rsidTr="000A7744">
        <w:tc>
          <w:tcPr>
            <w:tcW w:w="9286" w:type="dxa"/>
            <w:shd w:val="clear" w:color="auto" w:fill="auto"/>
          </w:tcPr>
          <w:p w14:paraId="5A33E5B6" w14:textId="5142AD64" w:rsidR="00C86E1C" w:rsidRPr="00CF32BF" w:rsidRDefault="00C86E1C" w:rsidP="00986F3B">
            <w:pPr>
              <w:pStyle w:val="ASDEFCONOption"/>
            </w:pPr>
            <w:bookmarkStart w:id="23" w:name="_Ref374006632"/>
            <w:bookmarkStart w:id="24" w:name="_Ref374092029"/>
            <w:r w:rsidRPr="00CF32BF">
              <w:t xml:space="preserve">Option: </w:t>
            </w:r>
            <w:r w:rsidR="00CF32BF" w:rsidRPr="00CF32BF">
              <w:t xml:space="preserve"> </w:t>
            </w:r>
            <w:r w:rsidRPr="00CF32BF">
              <w:t xml:space="preserve">Include </w:t>
            </w:r>
            <w:r w:rsidR="00442724">
              <w:t>this option</w:t>
            </w:r>
            <w:r w:rsidR="00B502EF">
              <w:t xml:space="preserve"> if</w:t>
            </w:r>
            <w:r w:rsidRPr="00CF32BF">
              <w:t xml:space="preserve"> minimum</w:t>
            </w:r>
            <w:r w:rsidRPr="00CF32BF" w:rsidDel="00917F45">
              <w:t xml:space="preserve"> </w:t>
            </w:r>
            <w:r w:rsidRPr="00CF32BF">
              <w:t xml:space="preserve">and maximum stockholding levels are to be monitored </w:t>
            </w:r>
            <w:r w:rsidR="00B502EF">
              <w:t xml:space="preserve">using ERP </w:t>
            </w:r>
            <w:r w:rsidRPr="00CF32BF">
              <w:t xml:space="preserve">and </w:t>
            </w:r>
            <w:r w:rsidR="00B502EF">
              <w:t>changes proposed</w:t>
            </w:r>
            <w:r w:rsidR="00B502EF" w:rsidRPr="00CF32BF">
              <w:t xml:space="preserve"> </w:t>
            </w:r>
            <w:r w:rsidR="00B502EF">
              <w:t>by the Contractor</w:t>
            </w:r>
            <w:r w:rsidRPr="00CF32BF">
              <w:t>.</w:t>
            </w:r>
          </w:p>
          <w:p w14:paraId="140066FD" w14:textId="32DDF4DE" w:rsidR="00C86E1C" w:rsidRPr="00CF32BF" w:rsidRDefault="00C86E1C" w:rsidP="00C86E1C">
            <w:pPr>
              <w:pStyle w:val="SOWTL4-ASDEFCON"/>
            </w:pPr>
            <w:bookmarkStart w:id="25" w:name="_Ref378150851"/>
            <w:r w:rsidRPr="00CF32BF">
              <w:t xml:space="preserve">For all Non-RIs, the Contractor shall propose, for Commonwealth Approval, the minimum and maximum levels of Stock Item holdings </w:t>
            </w:r>
            <w:r w:rsidRPr="00A42C46">
              <w:t xml:space="preserve">within </w:t>
            </w:r>
            <w:r w:rsidRPr="00CF32BF">
              <w:t>each Commonwealth store (including district warehouses and consumable sub-stores) where Materiel System Stock Items are held.</w:t>
            </w:r>
            <w:bookmarkEnd w:id="23"/>
            <w:bookmarkEnd w:id="25"/>
          </w:p>
          <w:p w14:paraId="6E7BB2A7" w14:textId="1E1D7D30" w:rsidR="00C86E1C" w:rsidRPr="00CF32BF" w:rsidRDefault="00C86E1C" w:rsidP="00C86E1C">
            <w:pPr>
              <w:pStyle w:val="SOWTL4-ASDEFCON"/>
            </w:pPr>
            <w:bookmarkStart w:id="26" w:name="_Ref378150852"/>
            <w:r w:rsidRPr="00CF32BF">
              <w:t xml:space="preserve">Once the minimum and maximum levels of Stock Item holdings have been Approved pursuant to clause </w:t>
            </w:r>
            <w:r w:rsidRPr="00CF32BF">
              <w:fldChar w:fldCharType="begin"/>
            </w:r>
            <w:r w:rsidRPr="00CF32BF">
              <w:instrText xml:space="preserve"> REF _Ref378150851 \r \h </w:instrText>
            </w:r>
            <w:r w:rsidRPr="00CF32BF">
              <w:fldChar w:fldCharType="separate"/>
            </w:r>
            <w:r w:rsidR="0061767A">
              <w:t>6.2.2.5</w:t>
            </w:r>
            <w:r w:rsidRPr="00CF32BF">
              <w:fldChar w:fldCharType="end"/>
            </w:r>
            <w:r w:rsidRPr="00CF32BF">
              <w:t>, either party may propose changes to these levels and, when this situation occurs, the parties shall negotiate in good faith to agree the required changes.  The Contractor acknowledges that the Commonwealth Representative’s decision on the minimum and maximum Stock Item holding levels shall be final and binding on the parties.</w:t>
            </w:r>
            <w:bookmarkEnd w:id="26"/>
          </w:p>
        </w:tc>
      </w:tr>
    </w:tbl>
    <w:p w14:paraId="329776CD" w14:textId="77777777" w:rsidR="000A7744" w:rsidRDefault="000A7744" w:rsidP="000A7744">
      <w:pPr>
        <w:pStyle w:val="ASDEFCONOptionSpace"/>
      </w:pPr>
    </w:p>
    <w:p w14:paraId="79015412" w14:textId="77777777" w:rsidR="00B722F0" w:rsidRPr="00CF32BF" w:rsidRDefault="00B722F0" w:rsidP="00986F3B">
      <w:pPr>
        <w:pStyle w:val="SOWHL3-ASDEFCON"/>
      </w:pPr>
      <w:bookmarkStart w:id="27" w:name="_Ref448744795"/>
      <w:r w:rsidRPr="00CF32BF">
        <w:t>Procurement of Non</w:t>
      </w:r>
      <w:r w:rsidRPr="00CF32BF">
        <w:noBreakHyphen/>
        <w:t>RIs</w:t>
      </w:r>
      <w:bookmarkEnd w:id="19"/>
      <w:bookmarkEnd w:id="24"/>
      <w:bookmarkEnd w:id="27"/>
    </w:p>
    <w:p w14:paraId="43033013" w14:textId="157B4AF3" w:rsidR="00B722F0" w:rsidRPr="00CF32BF" w:rsidRDefault="00B722F0" w:rsidP="00986F3B">
      <w:pPr>
        <w:pStyle w:val="NoteToDrafters-ASDEFCON"/>
      </w:pPr>
      <w:r w:rsidRPr="00CF32BF">
        <w:t xml:space="preserve">Note to drafters:  The following clause is optional and may require amendment to address the </w:t>
      </w:r>
      <w:r w:rsidR="00D65CF0">
        <w:t>needs</w:t>
      </w:r>
      <w:r w:rsidRPr="00CF32BF">
        <w:t xml:space="preserve"> of the Contract.  For example, if all procurement activities, including the Contractor procurements</w:t>
      </w:r>
      <w:r w:rsidR="00D65CF0">
        <w:t xml:space="preserve"> to support Maintenance Services</w:t>
      </w:r>
      <w:r w:rsidRPr="00CF32BF">
        <w:t>, are covered under DSD-SUP-PROC and/or DSD-SUP-</w:t>
      </w:r>
      <w:r w:rsidR="00DC3D0C">
        <w:t>DESCM</w:t>
      </w:r>
      <w:r w:rsidRPr="00CF32BF">
        <w:t xml:space="preserve">, then the following clause should be replaced with ‘Not used’.  Alternatively, the following clause would require amendment if </w:t>
      </w:r>
      <w:r w:rsidR="00D65CF0">
        <w:t xml:space="preserve">only </w:t>
      </w:r>
      <w:r w:rsidRPr="00CF32BF">
        <w:t>certain Non</w:t>
      </w:r>
      <w:r w:rsidRPr="00CF32BF">
        <w:noBreakHyphen/>
        <w:t>RIs were to be provided to the Contractor by the Commonwealth</w:t>
      </w:r>
      <w:r w:rsidR="0078351D" w:rsidRPr="00CF32BF">
        <w:t xml:space="preserve"> (eg, from a Commonwealth store located near GFF)</w:t>
      </w:r>
      <w:r w:rsidRPr="00CF32BF">
        <w:t>.</w:t>
      </w:r>
    </w:p>
    <w:p w14:paraId="6C58145A" w14:textId="77777777" w:rsidR="00BC5EB8" w:rsidRDefault="00B722F0" w:rsidP="00E87BB1">
      <w:pPr>
        <w:pStyle w:val="SOWTL4-ASDEFCON"/>
      </w:pPr>
      <w:r w:rsidRPr="00CF32BF">
        <w:t>The Contractor shall procure all Non</w:t>
      </w:r>
      <w:r w:rsidRPr="00CF32BF">
        <w:noBreakHyphen/>
        <w:t>RIs to</w:t>
      </w:r>
      <w:r w:rsidR="00BC5EB8">
        <w:t>:</w:t>
      </w:r>
      <w:r w:rsidRPr="00CF32BF">
        <w:t xml:space="preserve"> </w:t>
      </w:r>
    </w:p>
    <w:p w14:paraId="0A11BD88" w14:textId="77777777" w:rsidR="00BC5EB8" w:rsidRDefault="00B722F0" w:rsidP="00004E2B">
      <w:pPr>
        <w:pStyle w:val="SOWSubL1-ASDEFCON"/>
      </w:pPr>
      <w:r w:rsidRPr="00CF32BF">
        <w:t>meet the Maintenance Support requirements of the Contract</w:t>
      </w:r>
      <w:r w:rsidR="00BC5EB8">
        <w:t xml:space="preserve">; and </w:t>
      </w:r>
    </w:p>
    <w:p w14:paraId="65A0AF32" w14:textId="77777777" w:rsidR="00B722F0" w:rsidRPr="00CF32BF" w:rsidRDefault="00BC5EB8" w:rsidP="00004E2B">
      <w:pPr>
        <w:pStyle w:val="SOWSubL1-ASDEFCON"/>
      </w:pPr>
      <w:r w:rsidRPr="00272261">
        <w:t>meet the demand requirements for any Non</w:t>
      </w:r>
      <w:r w:rsidRPr="00272261">
        <w:noBreakHyphen/>
        <w:t>RIs, identified in Annex A, that are required to be delivered to the Commonwealth</w:t>
      </w:r>
      <w:r w:rsidR="00B722F0" w:rsidRPr="00CF32BF">
        <w:t>.</w:t>
      </w:r>
    </w:p>
    <w:p w14:paraId="606DF21F" w14:textId="77777777" w:rsidR="00B722F0" w:rsidRPr="00CF32BF" w:rsidRDefault="00B722F0" w:rsidP="00986F3B">
      <w:pPr>
        <w:pStyle w:val="SOWHL3-ASDEFCON"/>
      </w:pPr>
      <w:bookmarkStart w:id="28" w:name="_Ref232673489"/>
      <w:r w:rsidRPr="00CF32BF">
        <w:t>Management of Reserve Stocks</w:t>
      </w:r>
      <w:bookmarkEnd w:id="28"/>
    </w:p>
    <w:p w14:paraId="74EE6ABF" w14:textId="77777777" w:rsidR="00B722F0" w:rsidRPr="00CF32BF" w:rsidRDefault="00B722F0" w:rsidP="00986F3B">
      <w:pPr>
        <w:pStyle w:val="NoteToDrafters-ASDEFCON"/>
      </w:pPr>
      <w:r w:rsidRPr="00CF32BF">
        <w:t xml:space="preserve">Note to drafters:  If Reserve Stocks are not a requirement of the Contract, the following clauses should be deleted and replaced with </w:t>
      </w:r>
      <w:r w:rsidR="00F702F1" w:rsidRPr="00CF32BF">
        <w:t xml:space="preserve">a single </w:t>
      </w:r>
      <w:r w:rsidRPr="00CF32BF">
        <w:t xml:space="preserve">‘Not </w:t>
      </w:r>
      <w:r w:rsidR="009C1A8B" w:rsidRPr="00CF32BF">
        <w:t>used’</w:t>
      </w:r>
      <w:r w:rsidRPr="00CF32BF">
        <w:t>.</w:t>
      </w:r>
    </w:p>
    <w:p w14:paraId="79821945" w14:textId="278EF33E" w:rsidR="00B722F0" w:rsidRPr="00CF32BF" w:rsidRDefault="00B722F0" w:rsidP="00E87BB1">
      <w:pPr>
        <w:pStyle w:val="SOWTL4-ASDEFCON"/>
      </w:pPr>
      <w:r w:rsidRPr="00CF32BF">
        <w:t xml:space="preserve">Subject to clauses </w:t>
      </w:r>
      <w:r w:rsidR="00DF7424" w:rsidRPr="00CF32BF">
        <w:fldChar w:fldCharType="begin"/>
      </w:r>
      <w:r w:rsidR="00DF7424" w:rsidRPr="00CF32BF">
        <w:instrText xml:space="preserve"> REF _Ref211307801 \r \h </w:instrText>
      </w:r>
      <w:r w:rsidR="00DF7424" w:rsidRPr="00CF32BF">
        <w:fldChar w:fldCharType="separate"/>
      </w:r>
      <w:r w:rsidR="0061767A">
        <w:t>6.2.4.2</w:t>
      </w:r>
      <w:r w:rsidR="00DF7424" w:rsidRPr="00CF32BF">
        <w:fldChar w:fldCharType="end"/>
      </w:r>
      <w:r w:rsidRPr="00CF32BF">
        <w:t xml:space="preserve"> and </w:t>
      </w:r>
      <w:r w:rsidRPr="00CF32BF">
        <w:fldChar w:fldCharType="begin"/>
      </w:r>
      <w:r w:rsidRPr="00CF32BF">
        <w:instrText xml:space="preserve"> REF _Ref42566439 \r \h </w:instrText>
      </w:r>
      <w:r w:rsidRPr="00CF32BF">
        <w:fldChar w:fldCharType="separate"/>
      </w:r>
      <w:r w:rsidR="0061767A">
        <w:t>6.2.4.3</w:t>
      </w:r>
      <w:r w:rsidRPr="00CF32BF">
        <w:fldChar w:fldCharType="end"/>
      </w:r>
      <w:r w:rsidRPr="00CF32BF">
        <w:t>, the Contractor shall maintain the RS</w:t>
      </w:r>
      <w:r w:rsidR="00840FAD">
        <w:t>Q</w:t>
      </w:r>
      <w:r w:rsidRPr="00CF32BF">
        <w:t>s specified in Annex A to the SOW.</w:t>
      </w:r>
    </w:p>
    <w:p w14:paraId="0F105DE3" w14:textId="223AB788" w:rsidR="00355307" w:rsidRPr="00CF32BF" w:rsidRDefault="00355307" w:rsidP="00986F3B">
      <w:pPr>
        <w:pStyle w:val="NoteToDrafters-ASDEFCON"/>
      </w:pPr>
      <w:bookmarkStart w:id="29" w:name="_Ref42566493"/>
      <w:bookmarkStart w:id="30" w:name="_Ref42520225"/>
      <w:r w:rsidRPr="00CF32BF">
        <w:t xml:space="preserve">Note to drafters:  If Surge </w:t>
      </w:r>
      <w:r w:rsidR="00C849FC">
        <w:t>is</w:t>
      </w:r>
      <w:r w:rsidRPr="00CF32BF">
        <w:t xml:space="preserve"> not applicable to the Contract, </w:t>
      </w:r>
      <w:r w:rsidR="00C849FC">
        <w:t>delete</w:t>
      </w:r>
      <w:r w:rsidRPr="00CF32BF">
        <w:t xml:space="preserve"> subclause a.</w:t>
      </w:r>
    </w:p>
    <w:p w14:paraId="01EE7DA6" w14:textId="419FAFF4" w:rsidR="00B722F0" w:rsidRPr="00CF32BF" w:rsidRDefault="00B722F0" w:rsidP="00E87BB1">
      <w:pPr>
        <w:pStyle w:val="SOWTL4-ASDEFCON"/>
      </w:pPr>
      <w:bookmarkStart w:id="31" w:name="_Ref211307801"/>
      <w:r w:rsidRPr="00CF32BF">
        <w:t>The Contractor shall not breach the RS</w:t>
      </w:r>
      <w:r w:rsidR="00840FAD">
        <w:t>Q</w:t>
      </w:r>
      <w:r w:rsidRPr="00CF32BF">
        <w:t>s specified in Annex A to the SOW, except:</w:t>
      </w:r>
      <w:bookmarkEnd w:id="29"/>
      <w:bookmarkEnd w:id="31"/>
    </w:p>
    <w:p w14:paraId="3556F4EA" w14:textId="77777777" w:rsidR="00B722F0" w:rsidRPr="00CF32BF" w:rsidRDefault="00B722F0" w:rsidP="002B7795">
      <w:pPr>
        <w:pStyle w:val="SOWSubL1-ASDEFCON"/>
      </w:pPr>
      <w:r w:rsidRPr="00CF32BF">
        <w:t>during periods of Surge; or</w:t>
      </w:r>
    </w:p>
    <w:p w14:paraId="63FE83E8" w14:textId="77777777" w:rsidR="00B722F0" w:rsidRPr="00CF32BF" w:rsidRDefault="00B722F0" w:rsidP="00E87BB1">
      <w:pPr>
        <w:pStyle w:val="SOWSubL1-ASDEFCON"/>
      </w:pPr>
      <w:r w:rsidRPr="00CF32BF">
        <w:t>when the Commonwealth’s operational requirements will be affected; and</w:t>
      </w:r>
    </w:p>
    <w:p w14:paraId="36175664" w14:textId="77777777" w:rsidR="00B722F0" w:rsidRPr="00CF32BF" w:rsidRDefault="00B722F0" w:rsidP="00986F3B">
      <w:pPr>
        <w:pStyle w:val="SOWTL4NONUM-ASDEFCON"/>
      </w:pPr>
      <w:r w:rsidRPr="00CF32BF">
        <w:t xml:space="preserve">the Commonwealth Representative has </w:t>
      </w:r>
      <w:r w:rsidR="00FC67C9" w:rsidRPr="00CF32BF">
        <w:t>given prior Approval, in writing, for the breach</w:t>
      </w:r>
      <w:r w:rsidRPr="00CF32BF">
        <w:t>.</w:t>
      </w:r>
    </w:p>
    <w:p w14:paraId="3859FE83" w14:textId="0713627F" w:rsidR="00B722F0" w:rsidRPr="00CF32BF" w:rsidRDefault="00B722F0" w:rsidP="00E87BB1">
      <w:pPr>
        <w:pStyle w:val="SOWTL4-ASDEFCON"/>
      </w:pPr>
      <w:bookmarkStart w:id="32" w:name="_Ref42566439"/>
      <w:r w:rsidRPr="00CF32BF">
        <w:t>If the RS</w:t>
      </w:r>
      <w:r w:rsidR="00840FAD">
        <w:t>Q</w:t>
      </w:r>
      <w:r w:rsidRPr="00CF32BF">
        <w:t xml:space="preserve">s are breached pursuant to clause </w:t>
      </w:r>
      <w:r w:rsidR="00DF7424" w:rsidRPr="00CF32BF">
        <w:fldChar w:fldCharType="begin"/>
      </w:r>
      <w:r w:rsidR="00DF7424" w:rsidRPr="00CF32BF">
        <w:instrText xml:space="preserve"> REF _Ref211307801 \r \h </w:instrText>
      </w:r>
      <w:r w:rsidR="00DF7424" w:rsidRPr="00CF32BF">
        <w:fldChar w:fldCharType="separate"/>
      </w:r>
      <w:r w:rsidR="0061767A">
        <w:t>6.2.4.2</w:t>
      </w:r>
      <w:r w:rsidR="00DF7424" w:rsidRPr="00CF32BF">
        <w:fldChar w:fldCharType="end"/>
      </w:r>
      <w:r w:rsidRPr="00CF32BF">
        <w:t>, the Contractor shall</w:t>
      </w:r>
      <w:bookmarkEnd w:id="32"/>
      <w:r w:rsidRPr="00CF32BF">
        <w:t xml:space="preserve"> recover the RS</w:t>
      </w:r>
      <w:r w:rsidR="00840FAD">
        <w:t>Q</w:t>
      </w:r>
      <w:r w:rsidRPr="00CF32BF">
        <w:t>s within the shortest possible time, based on:</w:t>
      </w:r>
    </w:p>
    <w:p w14:paraId="6F85CCAA" w14:textId="77777777" w:rsidR="00B722F0" w:rsidRPr="00CF32BF" w:rsidRDefault="00B722F0" w:rsidP="002B7795">
      <w:pPr>
        <w:pStyle w:val="SOWSubL1-ASDEFCON"/>
      </w:pPr>
      <w:r w:rsidRPr="00CF32BF">
        <w:t>for RIs, the TAT; and</w:t>
      </w:r>
    </w:p>
    <w:p w14:paraId="7B09973B" w14:textId="77777777" w:rsidR="00B722F0" w:rsidRPr="00CF32BF" w:rsidRDefault="00B722F0" w:rsidP="00E87BB1">
      <w:pPr>
        <w:pStyle w:val="SOWSubL1-ASDEFCON"/>
      </w:pPr>
      <w:r w:rsidRPr="00CF32BF">
        <w:t>for Non</w:t>
      </w:r>
      <w:r w:rsidRPr="00CF32BF">
        <w:noBreakHyphen/>
        <w:t xml:space="preserve">RIs, the </w:t>
      </w:r>
      <w:r w:rsidR="005C07F7" w:rsidRPr="00CF32BF">
        <w:t>d</w:t>
      </w:r>
      <w:r w:rsidRPr="00CF32BF">
        <w:t xml:space="preserve">elivery </w:t>
      </w:r>
      <w:r w:rsidR="005C07F7" w:rsidRPr="00CF32BF">
        <w:t>l</w:t>
      </w:r>
      <w:r w:rsidRPr="00CF32BF">
        <w:t xml:space="preserve">ead </w:t>
      </w:r>
      <w:r w:rsidR="005C07F7" w:rsidRPr="00CF32BF">
        <w:t>t</w:t>
      </w:r>
      <w:r w:rsidRPr="00CF32BF">
        <w:t>ime; or</w:t>
      </w:r>
    </w:p>
    <w:p w14:paraId="39FBADD7" w14:textId="77777777" w:rsidR="00B722F0" w:rsidRPr="00CF32BF" w:rsidRDefault="00B722F0" w:rsidP="00E87BB1">
      <w:pPr>
        <w:pStyle w:val="SOWSubL1-ASDEFCON"/>
      </w:pPr>
      <w:r w:rsidRPr="00CF32BF">
        <w:t>some other time agreed between the parties.</w:t>
      </w:r>
    </w:p>
    <w:p w14:paraId="0748F13E" w14:textId="77777777" w:rsidR="00B722F0" w:rsidRPr="00CF32BF" w:rsidRDefault="00B722F0" w:rsidP="00986F3B">
      <w:pPr>
        <w:pStyle w:val="SOWHL3-ASDEFCON"/>
      </w:pPr>
      <w:bookmarkStart w:id="33" w:name="_Ref232673501"/>
      <w:bookmarkStart w:id="34" w:name="_Ref378158447"/>
      <w:bookmarkEnd w:id="30"/>
      <w:r w:rsidRPr="00CF32BF">
        <w:t>Care for Contractor-held Stock</w:t>
      </w:r>
      <w:r w:rsidR="007628F3" w:rsidRPr="00CF32BF">
        <w:t xml:space="preserve"> Items</w:t>
      </w:r>
      <w:bookmarkEnd w:id="33"/>
      <w:r w:rsidR="009575DC" w:rsidRPr="00CF32BF">
        <w:t xml:space="preserve"> in Storage</w:t>
      </w:r>
      <w:bookmarkEnd w:id="34"/>
    </w:p>
    <w:p w14:paraId="145B8CBA" w14:textId="77777777" w:rsidR="0053583D" w:rsidRPr="00CF32BF" w:rsidRDefault="0053583D" w:rsidP="00986F3B">
      <w:pPr>
        <w:pStyle w:val="NoteToDrafters-ASDEFCON"/>
      </w:pPr>
      <w:r w:rsidRPr="00CF32BF">
        <w:t xml:space="preserve">Note to drafters:  If storage of </w:t>
      </w:r>
      <w:r w:rsidR="00E222EF" w:rsidRPr="00CF32BF">
        <w:t>Stock Items</w:t>
      </w:r>
      <w:r w:rsidRPr="00CF32BF">
        <w:t xml:space="preserve"> is not a requirement of the Contract, the following clauses should be deleted and replaced with a single ‘Not used’.</w:t>
      </w:r>
    </w:p>
    <w:p w14:paraId="17326DB3" w14:textId="1E3B7876" w:rsidR="00B722F0" w:rsidRPr="00CF32BF" w:rsidRDefault="00B722F0" w:rsidP="00E87BB1">
      <w:pPr>
        <w:pStyle w:val="SOWTL4-ASDEFCON"/>
      </w:pPr>
      <w:r w:rsidRPr="00CF32BF">
        <w:t xml:space="preserve">The Contractor shall ensure that all Stock </w:t>
      </w:r>
      <w:r w:rsidR="007628F3" w:rsidRPr="00CF32BF">
        <w:t>I</w:t>
      </w:r>
      <w:r w:rsidRPr="00CF32BF">
        <w:t>tems held by the Contractor, which are subject to deterioration over time (</w:t>
      </w:r>
      <w:r w:rsidR="009C1A8B" w:rsidRPr="00CF32BF">
        <w:t>eg,</w:t>
      </w:r>
      <w:r w:rsidRPr="00CF32BF">
        <w:t xml:space="preserve"> through shelf life, corrosion, desiccant replacement, etc), are subject to an Approved </w:t>
      </w:r>
      <w:r w:rsidR="009575DC" w:rsidRPr="00CF32BF">
        <w:t xml:space="preserve">preservation and/or </w:t>
      </w:r>
      <w:r w:rsidRPr="00CF32BF">
        <w:t>Preventive Maintenance program</w:t>
      </w:r>
      <w:r w:rsidR="009575DC" w:rsidRPr="00CF32BF">
        <w:t>, as applicable</w:t>
      </w:r>
      <w:r w:rsidRPr="00CF32BF">
        <w:t>.</w:t>
      </w:r>
    </w:p>
    <w:p w14:paraId="04A7335D" w14:textId="77777777" w:rsidR="00B722F0" w:rsidRPr="00CF32BF" w:rsidRDefault="00B722F0" w:rsidP="00986F3B">
      <w:pPr>
        <w:pStyle w:val="SOWHL3-ASDEFCON"/>
      </w:pPr>
      <w:bookmarkStart w:id="35" w:name="_Ref232673510"/>
      <w:bookmarkStart w:id="36" w:name="_Ref374081289"/>
      <w:r w:rsidRPr="00CF32BF">
        <w:t>Delivery of Stock</w:t>
      </w:r>
      <w:r w:rsidR="007628F3" w:rsidRPr="00CF32BF">
        <w:t xml:space="preserve"> Items</w:t>
      </w:r>
      <w:bookmarkEnd w:id="35"/>
      <w:bookmarkEnd w:id="36"/>
    </w:p>
    <w:p w14:paraId="1D6A2744" w14:textId="18A4C623" w:rsidR="00B722F0" w:rsidRPr="00CF32BF" w:rsidRDefault="00B722F0" w:rsidP="00986F3B">
      <w:pPr>
        <w:pStyle w:val="NoteToDrafters-ASDEFCON"/>
      </w:pPr>
      <w:r w:rsidRPr="00CF32BF">
        <w:t xml:space="preserve">Note to drafters:  If there are likely to be a number of personnel authorised to issue </w:t>
      </w:r>
      <w:r w:rsidR="00D65CF0" w:rsidRPr="00CF32BF">
        <w:t xml:space="preserve">Demands </w:t>
      </w:r>
      <w:r w:rsidRPr="00CF32BF">
        <w:t xml:space="preserve">for Stock </w:t>
      </w:r>
      <w:r w:rsidR="007628F3" w:rsidRPr="00CF32BF">
        <w:t xml:space="preserve">Items </w:t>
      </w:r>
      <w:r w:rsidRPr="00CF32BF">
        <w:t>(</w:t>
      </w:r>
      <w:r w:rsidR="009C1A8B" w:rsidRPr="00CF32BF">
        <w:t>eg,</w:t>
      </w:r>
      <w:r w:rsidRPr="00CF32BF">
        <w:t xml:space="preserve"> personnel at operating units)</w:t>
      </w:r>
      <w:r w:rsidR="00040790" w:rsidRPr="00CF32BF">
        <w:t xml:space="preserve">, including demands issued via </w:t>
      </w:r>
      <w:r w:rsidR="00D65CF0">
        <w:t>ERP</w:t>
      </w:r>
      <w:r w:rsidRPr="00CF32BF">
        <w:t xml:space="preserve">, the Commonwealth Representative may need to define </w:t>
      </w:r>
      <w:r w:rsidR="002534B2" w:rsidRPr="00CF32BF">
        <w:t>p</w:t>
      </w:r>
      <w:r w:rsidRPr="00CF32BF">
        <w:t xml:space="preserve">ersons who </w:t>
      </w:r>
      <w:r w:rsidR="002534B2" w:rsidRPr="00CF32BF">
        <w:t>place Demands</w:t>
      </w:r>
      <w:r w:rsidRPr="00CF32BF">
        <w:t xml:space="preserve"> on the Commonwealth Representative’s behalf, in accordance with clause 2.1 of the </w:t>
      </w:r>
      <w:r w:rsidR="00355307" w:rsidRPr="00CF32BF">
        <w:t>COC</w:t>
      </w:r>
      <w:r w:rsidRPr="00CF32BF">
        <w:t>.</w:t>
      </w:r>
    </w:p>
    <w:p w14:paraId="0C712330" w14:textId="67178AC7" w:rsidR="00E60EBF" w:rsidRPr="00CF32BF" w:rsidRDefault="00C12BEC" w:rsidP="00E87BB1">
      <w:pPr>
        <w:pStyle w:val="SOWTL4-ASDEFCON"/>
      </w:pPr>
      <w:bookmarkStart w:id="37" w:name="_Ref378229871"/>
      <w:r w:rsidRPr="00CF32BF">
        <w:t xml:space="preserve">Subject to clause </w:t>
      </w:r>
      <w:r w:rsidR="00E553E4" w:rsidRPr="00CF32BF">
        <w:fldChar w:fldCharType="begin"/>
      </w:r>
      <w:r w:rsidR="00E553E4" w:rsidRPr="00CF32BF">
        <w:instrText xml:space="preserve"> REF _Ref384216460 \r \h </w:instrText>
      </w:r>
      <w:r w:rsidR="00E553E4" w:rsidRPr="00CF32BF">
        <w:fldChar w:fldCharType="separate"/>
      </w:r>
      <w:r w:rsidR="0061767A">
        <w:t>6.2.6.2</w:t>
      </w:r>
      <w:r w:rsidR="00E553E4" w:rsidRPr="00CF32BF">
        <w:fldChar w:fldCharType="end"/>
      </w:r>
      <w:r w:rsidRPr="00CF32BF">
        <w:t xml:space="preserve">, the </w:t>
      </w:r>
      <w:r w:rsidR="00E60EBF" w:rsidRPr="00CF32BF">
        <w:t xml:space="preserve">Contractor shall manage and process each Demand for Stock Items, which has been initiated by </w:t>
      </w:r>
      <w:r w:rsidR="00C13F52" w:rsidRPr="00CF32BF">
        <w:t xml:space="preserve">a person authorised by </w:t>
      </w:r>
      <w:r w:rsidR="00E60EBF" w:rsidRPr="00CF32BF">
        <w:t>the Commonwealth</w:t>
      </w:r>
      <w:r w:rsidR="00C13F52" w:rsidRPr="00CF32BF">
        <w:t xml:space="preserve"> Representative</w:t>
      </w:r>
      <w:r w:rsidR="00E60EBF" w:rsidRPr="00CF32BF">
        <w:t>, to ensure that the delivery date specified on that Demand is satisfied.</w:t>
      </w:r>
      <w:bookmarkEnd w:id="37"/>
    </w:p>
    <w:p w14:paraId="6B5FA6DA" w14:textId="27B794AD" w:rsidR="00293D03" w:rsidRPr="00CF32BF" w:rsidRDefault="00293D03" w:rsidP="00986F3B">
      <w:pPr>
        <w:pStyle w:val="NoteToDrafters-ASDEFCON"/>
      </w:pPr>
      <w:bookmarkStart w:id="38" w:name="_Ref378163389"/>
      <w:bookmarkStart w:id="39" w:name="_Ref351124593"/>
      <w:r w:rsidRPr="00CF32BF">
        <w:t xml:space="preserve">Note to drafters: </w:t>
      </w:r>
      <w:r w:rsidR="00CF32BF" w:rsidRPr="00CF32BF">
        <w:t xml:space="preserve"> </w:t>
      </w:r>
      <w:r w:rsidR="00A44AA2" w:rsidRPr="00CF32BF">
        <w:t>I</w:t>
      </w:r>
      <w:r w:rsidRPr="00CF32BF">
        <w:t xml:space="preserve">f the Contractor will not have visibility of maximum holding levels, clause </w:t>
      </w:r>
      <w:r w:rsidR="00E553E4" w:rsidRPr="00CF32BF">
        <w:fldChar w:fldCharType="begin"/>
      </w:r>
      <w:r w:rsidR="00E553E4" w:rsidRPr="00CF32BF">
        <w:instrText xml:space="preserve"> REF _Ref384216460 \r \h </w:instrText>
      </w:r>
      <w:r w:rsidR="00E553E4" w:rsidRPr="00CF32BF">
        <w:fldChar w:fldCharType="separate"/>
      </w:r>
      <w:r w:rsidR="0061767A">
        <w:t>6.2.6.2</w:t>
      </w:r>
      <w:r w:rsidR="00E553E4" w:rsidRPr="00CF32BF">
        <w:fldChar w:fldCharType="end"/>
      </w:r>
      <w:r w:rsidRPr="00CF32BF">
        <w:t xml:space="preserve"> should be replaced with </w:t>
      </w:r>
      <w:r w:rsidR="00264313" w:rsidRPr="00CF32BF">
        <w:t>‘</w:t>
      </w:r>
      <w:r w:rsidRPr="00CF32BF">
        <w:t xml:space="preserve">Not used’ and </w:t>
      </w:r>
      <w:r w:rsidR="00264313" w:rsidRPr="00CF32BF">
        <w:t>‘</w:t>
      </w:r>
      <w:r w:rsidRPr="00CF32BF">
        <w:t xml:space="preserve">Subject to clause </w:t>
      </w:r>
      <w:r w:rsidR="00E553E4" w:rsidRPr="00CF32BF">
        <w:fldChar w:fldCharType="begin"/>
      </w:r>
      <w:r w:rsidR="00E553E4" w:rsidRPr="00CF32BF">
        <w:instrText xml:space="preserve"> REF _Ref384216460 \r \h </w:instrText>
      </w:r>
      <w:r w:rsidR="00E553E4" w:rsidRPr="00CF32BF">
        <w:fldChar w:fldCharType="separate"/>
      </w:r>
      <w:r w:rsidR="0061767A">
        <w:t>6.2.6.2</w:t>
      </w:r>
      <w:r w:rsidR="00E553E4" w:rsidRPr="00CF32BF">
        <w:fldChar w:fldCharType="end"/>
      </w:r>
      <w:r w:rsidR="00264313" w:rsidRPr="00CF32BF">
        <w:t>‘</w:t>
      </w:r>
      <w:r w:rsidRPr="00CF32BF">
        <w:t xml:space="preserve"> in the above clause should be deleted.</w:t>
      </w:r>
    </w:p>
    <w:p w14:paraId="4F90DECC" w14:textId="77777777" w:rsidR="005C0DA6" w:rsidRPr="00CF32BF" w:rsidRDefault="005C07F7" w:rsidP="00E87BB1">
      <w:pPr>
        <w:pStyle w:val="SOWTL4-ASDEFCON"/>
      </w:pPr>
      <w:bookmarkStart w:id="40" w:name="_Ref384216460"/>
      <w:bookmarkEnd w:id="38"/>
      <w:r w:rsidRPr="00CF32BF">
        <w:t>The Contractor will not be obliged to meet Demands for quantities of Stock Items that exceed the maximum Stock Item holding levels allocated to the unit submitting the Demand.</w:t>
      </w:r>
      <w:r w:rsidR="00012A9C">
        <w:t xml:space="preserve"> </w:t>
      </w:r>
      <w:r w:rsidRPr="00CF32BF">
        <w:t xml:space="preserve"> In such circumstances, the Contractor shall notify the Commonwealth Representative and, if Approved by the Commonwealth Representative, the Contractor shall then </w:t>
      </w:r>
      <w:r w:rsidR="00CB44A6" w:rsidRPr="00CF32BF">
        <w:t xml:space="preserve">complete the </w:t>
      </w:r>
      <w:r w:rsidRPr="00CF32BF">
        <w:t>Demand as directed by the Commonwealth Representative.</w:t>
      </w:r>
      <w:bookmarkEnd w:id="40"/>
    </w:p>
    <w:p w14:paraId="03C01DA4" w14:textId="77777777" w:rsidR="00E60EBF" w:rsidRPr="00CF32BF" w:rsidRDefault="00E60EBF" w:rsidP="00E87BB1">
      <w:pPr>
        <w:pStyle w:val="SOWTL4-ASDEFCON"/>
      </w:pPr>
      <w:bookmarkStart w:id="41" w:name="_Ref378238680"/>
      <w:r w:rsidRPr="00CF32BF">
        <w:t xml:space="preserve">To ensure that the Contractor has adequate visibility of </w:t>
      </w:r>
      <w:r w:rsidR="005C0DA6" w:rsidRPr="00CF32BF">
        <w:t>all</w:t>
      </w:r>
      <w:r w:rsidRPr="00CF32BF">
        <w:t xml:space="preserve"> Commonwealth Demands that need to be satisfied</w:t>
      </w:r>
      <w:r w:rsidR="00D52A81" w:rsidRPr="00CF32BF">
        <w:t>,</w:t>
      </w:r>
      <w:r w:rsidRPr="00CF32BF">
        <w:t xml:space="preserve"> by the provision of a Stock Item </w:t>
      </w:r>
      <w:r w:rsidR="00C21EC5" w:rsidRPr="00CF32BF">
        <w:t>by</w:t>
      </w:r>
      <w:r w:rsidRPr="00CF32BF">
        <w:t xml:space="preserve"> the Contractor, the Commonwealth:</w:t>
      </w:r>
      <w:bookmarkEnd w:id="39"/>
      <w:bookmarkEnd w:id="41"/>
    </w:p>
    <w:p w14:paraId="7C3DD4C5" w14:textId="0451FD44" w:rsidR="00F81F8F" w:rsidRPr="00CF32BF" w:rsidRDefault="00F81F8F" w:rsidP="00986F3B">
      <w:pPr>
        <w:pStyle w:val="NoteToDrafters-ASDEFCON"/>
      </w:pPr>
      <w:r w:rsidRPr="00CF32BF">
        <w:t>Note to drafters:</w:t>
      </w:r>
      <w:r w:rsidR="00CF32BF" w:rsidRPr="00CF32BF">
        <w:t xml:space="preserve"> </w:t>
      </w:r>
      <w:r w:rsidRPr="00CF32BF">
        <w:t xml:space="preserve"> </w:t>
      </w:r>
      <w:r w:rsidR="00473754" w:rsidRPr="00CF32BF">
        <w:t xml:space="preserve">The following subclauses contain options for providing visibility to Stock Item levels and Demands that will depend upon Contractor access to </w:t>
      </w:r>
      <w:r w:rsidR="005063AB">
        <w:t>ERP</w:t>
      </w:r>
      <w:r w:rsidR="00473754" w:rsidRPr="00CF32BF">
        <w:t xml:space="preserve">, a manual process, or a combination of the two (but these cannot be drafted ‘efficiently’ as two distinct options).  Drafters are to amend </w:t>
      </w:r>
      <w:r w:rsidRPr="00CF32BF">
        <w:t xml:space="preserve">the following </w:t>
      </w:r>
      <w:r w:rsidR="00C21EC5" w:rsidRPr="00CF32BF">
        <w:t>sub-</w:t>
      </w:r>
      <w:r w:rsidRPr="00CF32BF">
        <w:t>clause</w:t>
      </w:r>
      <w:r w:rsidR="00C21EC5" w:rsidRPr="00CF32BF">
        <w:t>s</w:t>
      </w:r>
      <w:r w:rsidRPr="00CF32BF">
        <w:t xml:space="preserve"> if it is known which mechanism will be used to provide visibility.  If not known at the time of drafting, it is recommended that both options be retained</w:t>
      </w:r>
      <w:r w:rsidR="006C12BA" w:rsidRPr="00CF32BF">
        <w:t>,</w:t>
      </w:r>
      <w:r w:rsidR="00C21EC5" w:rsidRPr="00CF32BF">
        <w:t xml:space="preserve"> </w:t>
      </w:r>
      <w:r w:rsidR="002A5732" w:rsidRPr="00CF32BF">
        <w:t>that t</w:t>
      </w:r>
      <w:r w:rsidR="00C21EC5" w:rsidRPr="00CF32BF">
        <w:t>he clauses be amended as required</w:t>
      </w:r>
      <w:r w:rsidR="006C12BA" w:rsidRPr="00CF32BF">
        <w:t>, and a note to tenderers be added to identify the dependencies (eg, optional GFF) leading to this clause being finalised by ED</w:t>
      </w:r>
      <w:r w:rsidRPr="00CF32BF">
        <w:t>.</w:t>
      </w:r>
    </w:p>
    <w:p w14:paraId="6B18929C" w14:textId="586DD74B" w:rsidR="00836D0F" w:rsidRPr="00CF32BF" w:rsidRDefault="00D2097F" w:rsidP="002B7795">
      <w:pPr>
        <w:pStyle w:val="SOWSubL1-ASDEFCON"/>
      </w:pPr>
      <w:r w:rsidRPr="00CF32BF">
        <w:t>shall</w:t>
      </w:r>
      <w:r w:rsidR="00836D0F" w:rsidRPr="00CF32BF">
        <w:t xml:space="preserve">, </w:t>
      </w:r>
      <w:r w:rsidR="009F5A2A" w:rsidRPr="00CF32BF">
        <w:t xml:space="preserve">for Stock Items </w:t>
      </w:r>
      <w:r w:rsidR="00C21EC5" w:rsidRPr="00CF32BF">
        <w:t xml:space="preserve">held in a Commonwealth store (including district </w:t>
      </w:r>
      <w:r w:rsidR="008F74A0" w:rsidRPr="00CF32BF">
        <w:t>w</w:t>
      </w:r>
      <w:r w:rsidR="00C21EC5" w:rsidRPr="00CF32BF">
        <w:t>arehouses and consumable sub-stores)</w:t>
      </w:r>
      <w:r w:rsidRPr="00CF32BF">
        <w:t xml:space="preserve">, </w:t>
      </w:r>
      <w:r w:rsidR="00836D0F" w:rsidRPr="00CF32BF">
        <w:t xml:space="preserve">provide the Contractor with </w:t>
      </w:r>
      <w:r w:rsidRPr="00CF32BF">
        <w:t xml:space="preserve">on-line </w:t>
      </w:r>
      <w:r w:rsidR="00836D0F" w:rsidRPr="00CF32BF">
        <w:t xml:space="preserve">visibility of Stock Item </w:t>
      </w:r>
      <w:r w:rsidR="00C21EC5" w:rsidRPr="00CF32BF">
        <w:t xml:space="preserve">holding </w:t>
      </w:r>
      <w:r w:rsidR="00836D0F" w:rsidRPr="00CF32BF">
        <w:t xml:space="preserve">levels via </w:t>
      </w:r>
      <w:r w:rsidR="005C532F" w:rsidRPr="00CF32BF">
        <w:t>a Commonwealth logistics information system (eg</w:t>
      </w:r>
      <w:r w:rsidR="00940ECE" w:rsidRPr="00CF32BF">
        <w:t>,</w:t>
      </w:r>
      <w:r w:rsidR="005C532F" w:rsidRPr="00CF32BF">
        <w:t xml:space="preserve"> </w:t>
      </w:r>
      <w:r w:rsidR="005063AB">
        <w:t>ERP</w:t>
      </w:r>
      <w:r w:rsidR="005C532F" w:rsidRPr="00CF32BF">
        <w:t>)</w:t>
      </w:r>
      <w:r w:rsidRPr="00CF32BF">
        <w:t>;</w:t>
      </w:r>
    </w:p>
    <w:p w14:paraId="28BD4D0E" w14:textId="77777777" w:rsidR="00E60EBF" w:rsidRPr="00CF32BF" w:rsidRDefault="00E60EBF" w:rsidP="00AB65EF">
      <w:pPr>
        <w:pStyle w:val="SOWSubL1-ASDEFCON"/>
      </w:pPr>
      <w:r w:rsidRPr="00CF32BF">
        <w:t>shall provide to the Contractor either:</w:t>
      </w:r>
    </w:p>
    <w:p w14:paraId="0141D899" w14:textId="08E93DED" w:rsidR="00E60EBF" w:rsidRPr="00CF32BF" w:rsidRDefault="00E60EBF" w:rsidP="00986F3B">
      <w:pPr>
        <w:pStyle w:val="SOWSubL2-ASDEFCON"/>
      </w:pPr>
      <w:r w:rsidRPr="00CF32BF">
        <w:t xml:space="preserve">on-line visibility of the applicable Commonwealth Demands through a Commonwealth logistics information system (eg, </w:t>
      </w:r>
      <w:r w:rsidR="00C849FC">
        <w:t>ERP</w:t>
      </w:r>
      <w:r w:rsidRPr="00CF32BF">
        <w:t>); or</w:t>
      </w:r>
    </w:p>
    <w:p w14:paraId="561F1622" w14:textId="5AE06C70" w:rsidR="00E60EBF" w:rsidRPr="00CF32BF" w:rsidRDefault="00E60EBF" w:rsidP="00E87BB1">
      <w:pPr>
        <w:pStyle w:val="SOWSubL2-ASDEFCON"/>
      </w:pPr>
      <w:r w:rsidRPr="00CF32BF">
        <w:t xml:space="preserve">at least twice per week (not on the same day or on consecutive </w:t>
      </w:r>
      <w:r w:rsidR="00D13719" w:rsidRPr="00CF32BF">
        <w:t>Working D</w:t>
      </w:r>
      <w:r w:rsidRPr="00CF32BF">
        <w:t>ays), a copy of the report</w:t>
      </w:r>
      <w:r w:rsidR="005C532F" w:rsidRPr="00CF32BF">
        <w:t>(</w:t>
      </w:r>
      <w:r w:rsidRPr="00CF32BF">
        <w:t>s</w:t>
      </w:r>
      <w:r w:rsidR="005C532F" w:rsidRPr="00CF32BF">
        <w:t>)</w:t>
      </w:r>
      <w:r w:rsidRPr="00CF32BF">
        <w:t xml:space="preserve"> from </w:t>
      </w:r>
      <w:r w:rsidR="005C532F" w:rsidRPr="00CF32BF">
        <w:t>the Commonwealth logistics information system</w:t>
      </w:r>
      <w:r w:rsidRPr="00CF32BF">
        <w:t xml:space="preserve"> that identify the applicable Commonwealth Demands (</w:t>
      </w:r>
      <w:r w:rsidR="000F28D6" w:rsidRPr="00CF32BF">
        <w:t>Due Outs</w:t>
      </w:r>
      <w:r w:rsidRPr="00CF32BF">
        <w:t xml:space="preserve"> </w:t>
      </w:r>
      <w:r w:rsidR="000F28D6" w:rsidRPr="00CF32BF">
        <w:t>R</w:t>
      </w:r>
      <w:r w:rsidRPr="00CF32BF">
        <w:t xml:space="preserve">eport) as GFD in accordance with clause </w:t>
      </w:r>
      <w:r w:rsidR="00A9240E" w:rsidRPr="00CF32BF">
        <w:t>3.6</w:t>
      </w:r>
      <w:r w:rsidRPr="00CF32BF">
        <w:t xml:space="preserve"> of the COC, clause 3.</w:t>
      </w:r>
      <w:r w:rsidR="00B0022D" w:rsidRPr="00CF32BF">
        <w:t>11</w:t>
      </w:r>
      <w:r w:rsidRPr="00CF32BF">
        <w:t xml:space="preserve"> of the SOW and clause </w:t>
      </w:r>
      <w:r w:rsidRPr="00CF32BF">
        <w:fldChar w:fldCharType="begin"/>
      </w:r>
      <w:r w:rsidRPr="00CF32BF">
        <w:instrText xml:space="preserve"> REF _Ref350442568 \r \h  \* MERGEFORMAT </w:instrText>
      </w:r>
      <w:r w:rsidRPr="00CF32BF">
        <w:fldChar w:fldCharType="separate"/>
      </w:r>
      <w:r w:rsidR="0061767A">
        <w:t>6.2.6.4</w:t>
      </w:r>
      <w:r w:rsidRPr="00CF32BF">
        <w:fldChar w:fldCharType="end"/>
      </w:r>
      <w:r w:rsidRPr="00CF32BF">
        <w:t xml:space="preserve"> of this DSD; and</w:t>
      </w:r>
    </w:p>
    <w:p w14:paraId="01A10B2C" w14:textId="7C684A1A" w:rsidR="00E60EBF" w:rsidRPr="00CF32BF" w:rsidRDefault="00E60EBF" w:rsidP="00E87BB1">
      <w:pPr>
        <w:pStyle w:val="SOWSubL1-ASDEFCON"/>
      </w:pPr>
      <w:r w:rsidRPr="00CF32BF">
        <w:t>may, in addition to the mechanisms set out in clause </w:t>
      </w:r>
      <w:r w:rsidR="00E553E4" w:rsidRPr="00CF32BF">
        <w:fldChar w:fldCharType="begin"/>
      </w:r>
      <w:r w:rsidR="00E553E4" w:rsidRPr="00CF32BF">
        <w:instrText xml:space="preserve"> REF _Ref378238680 \r \h </w:instrText>
      </w:r>
      <w:r w:rsidR="00E553E4" w:rsidRPr="00CF32BF">
        <w:fldChar w:fldCharType="separate"/>
      </w:r>
      <w:r w:rsidR="0061767A">
        <w:t>6.2.6.3</w:t>
      </w:r>
      <w:r w:rsidR="00E553E4" w:rsidRPr="00CF32BF">
        <w:fldChar w:fldCharType="end"/>
      </w:r>
      <w:r w:rsidR="00510C32" w:rsidRPr="00CF32BF">
        <w:t>b</w:t>
      </w:r>
      <w:r w:rsidRPr="00CF32BF">
        <w:t>, advise the Contractor of urgent Demands via email, telephone or other mechanism agreed between the parties.</w:t>
      </w:r>
    </w:p>
    <w:p w14:paraId="1A363662" w14:textId="1470D53B" w:rsidR="00D2097F" w:rsidRDefault="005C07F7" w:rsidP="00E87BB1">
      <w:pPr>
        <w:pStyle w:val="SOWTL4-ASDEFCON"/>
      </w:pPr>
      <w:bookmarkStart w:id="42" w:name="_Ref350442568"/>
      <w:r w:rsidRPr="00CF32BF">
        <w:t xml:space="preserve">On receipt of the </w:t>
      </w:r>
      <w:r w:rsidR="000F28D6" w:rsidRPr="00CF32BF">
        <w:t>Due Outs</w:t>
      </w:r>
      <w:r w:rsidRPr="00CF32BF">
        <w:t xml:space="preserve"> </w:t>
      </w:r>
      <w:r w:rsidR="000F28D6" w:rsidRPr="00CF32BF">
        <w:t>R</w:t>
      </w:r>
      <w:r w:rsidR="00E60EBF" w:rsidRPr="00CF32BF">
        <w:t>eport, the Contractor shall review the report and promptly advise the Commonwealth of any apparent discrepancies or errors.  In the event that the Contractor fails to review the report or reviews it, but fails to discern any obvious errors or discrepancies, the Contractor shall not be entitled to rely upon the Commo</w:t>
      </w:r>
      <w:r w:rsidR="00BA1485" w:rsidRPr="00CF32BF">
        <w:t>nwealth’s warranty in clause </w:t>
      </w:r>
      <w:r w:rsidR="00A9240E" w:rsidRPr="00CF32BF">
        <w:t>3.6</w:t>
      </w:r>
      <w:r w:rsidR="00E60EBF" w:rsidRPr="00CF32BF">
        <w:t xml:space="preserve"> of the COC in relation to the </w:t>
      </w:r>
      <w:bookmarkEnd w:id="42"/>
      <w:r w:rsidR="000F28D6" w:rsidRPr="00CF32BF">
        <w:t>Due Outs</w:t>
      </w:r>
      <w:r w:rsidRPr="00CF32BF">
        <w:t xml:space="preserve"> </w:t>
      </w:r>
      <w:r w:rsidR="000F28D6" w:rsidRPr="00CF32BF">
        <w:t>R</w:t>
      </w:r>
      <w:r w:rsidRPr="00CF32BF">
        <w:t>eport</w:t>
      </w:r>
      <w:r w:rsidR="00E60EBF" w:rsidRPr="00CF32BF">
        <w:t>.</w:t>
      </w:r>
    </w:p>
    <w:p w14:paraId="2CD10533" w14:textId="77777777" w:rsidR="00E60EBF" w:rsidRPr="00CF32BF" w:rsidRDefault="00E60EBF" w:rsidP="00E87BB1">
      <w:pPr>
        <w:pStyle w:val="SOWTL4-ASDEFCON"/>
      </w:pPr>
      <w:bookmarkStart w:id="43" w:name="_Ref378239308"/>
      <w:r w:rsidRPr="00CF32BF">
        <w:t>The Contractor:</w:t>
      </w:r>
      <w:bookmarkEnd w:id="43"/>
    </w:p>
    <w:p w14:paraId="69C15253" w14:textId="53D4467A" w:rsidR="00E60EBF" w:rsidRPr="00CF32BF" w:rsidRDefault="00E60EBF" w:rsidP="002B7795">
      <w:pPr>
        <w:pStyle w:val="SOWSubL1-ASDEFCON"/>
      </w:pPr>
      <w:r w:rsidRPr="00CF32BF">
        <w:t xml:space="preserve">acknowledges that the delivery date specified on each Demand is determined in accordance with the </w:t>
      </w:r>
      <w:r w:rsidRPr="006C692A">
        <w:t xml:space="preserve">Australian Standard Materiel Issue and Movement Priority System, as set out in </w:t>
      </w:r>
      <w:r w:rsidR="006C692A" w:rsidRPr="006C692A">
        <w:t>the Supply and Distribution Manual</w:t>
      </w:r>
      <w:r w:rsidR="006C692A">
        <w:t>,</w:t>
      </w:r>
      <w:r w:rsidR="006C692A" w:rsidRPr="006C692A">
        <w:t xml:space="preserve"> Part 3 Chapter 7</w:t>
      </w:r>
      <w:r w:rsidRPr="00CF32BF">
        <w:t>; and</w:t>
      </w:r>
    </w:p>
    <w:p w14:paraId="388025B6" w14:textId="77777777" w:rsidR="00E60EBF" w:rsidRPr="00CF32BF" w:rsidRDefault="00BB0ABB" w:rsidP="00E87BB1">
      <w:pPr>
        <w:pStyle w:val="SOWSubL1-ASDEFCON"/>
      </w:pPr>
      <w:r w:rsidRPr="00CF32BF">
        <w:t>shall</w:t>
      </w:r>
      <w:r w:rsidR="00E60EBF" w:rsidRPr="00CF32BF">
        <w:t xml:space="preserve"> process each Demand </w:t>
      </w:r>
      <w:r w:rsidR="00510C32" w:rsidRPr="00CF32BF">
        <w:t xml:space="preserve">in a timeframe </w:t>
      </w:r>
      <w:r w:rsidRPr="00CF32BF">
        <w:t>that would</w:t>
      </w:r>
      <w:r w:rsidR="00E60EBF" w:rsidRPr="00CF32BF">
        <w:t xml:space="preserve"> enable the Required Delivery Date to be satisfied</w:t>
      </w:r>
      <w:r w:rsidRPr="00CF32BF">
        <w:t xml:space="preserve"> when</w:t>
      </w:r>
      <w:r w:rsidR="00E60EBF" w:rsidRPr="00CF32BF">
        <w:t xml:space="preserve"> tak</w:t>
      </w:r>
      <w:r w:rsidR="00510C32" w:rsidRPr="00CF32BF">
        <w:t>ing</w:t>
      </w:r>
      <w:r w:rsidR="00E60EBF" w:rsidRPr="00CF32BF">
        <w:t xml:space="preserve"> into account the period of time for the distribution of the Stock Item through the Defence portion of the supply chain, which is the period of time that:</w:t>
      </w:r>
    </w:p>
    <w:p w14:paraId="27339A53" w14:textId="09479680" w:rsidR="00E60EBF" w:rsidRPr="00CF32BF" w:rsidRDefault="00E60EBF" w:rsidP="00E87BB1">
      <w:pPr>
        <w:pStyle w:val="SOWSubL2-ASDEFCON"/>
      </w:pPr>
      <w:r w:rsidRPr="00CF32BF">
        <w:t xml:space="preserve">commences when the Contractor delivers the Stock Item to the designated delivery location pursuant to clauses </w:t>
      </w:r>
      <w:r w:rsidRPr="00CF32BF">
        <w:fldChar w:fldCharType="begin"/>
      </w:r>
      <w:r w:rsidRPr="00CF32BF">
        <w:instrText xml:space="preserve"> REF _Ref370710414 \r \h </w:instrText>
      </w:r>
      <w:r w:rsidRPr="00CF32BF">
        <w:fldChar w:fldCharType="separate"/>
      </w:r>
      <w:r w:rsidR="0061767A">
        <w:t>6.2.6.6</w:t>
      </w:r>
      <w:r w:rsidRPr="00CF32BF">
        <w:fldChar w:fldCharType="end"/>
      </w:r>
      <w:r w:rsidRPr="00CF32BF">
        <w:t xml:space="preserve"> and </w:t>
      </w:r>
      <w:r w:rsidRPr="00CF32BF">
        <w:fldChar w:fldCharType="begin"/>
      </w:r>
      <w:r w:rsidRPr="00CF32BF">
        <w:instrText xml:space="preserve"> REF _Ref42572748 \r \h </w:instrText>
      </w:r>
      <w:r w:rsidRPr="00CF32BF">
        <w:fldChar w:fldCharType="separate"/>
      </w:r>
      <w:r w:rsidR="0061767A">
        <w:t>6.2.6.7</w:t>
      </w:r>
      <w:r w:rsidRPr="00CF32BF">
        <w:fldChar w:fldCharType="end"/>
      </w:r>
      <w:r w:rsidRPr="00CF32BF">
        <w:t>; and</w:t>
      </w:r>
    </w:p>
    <w:p w14:paraId="01B42884" w14:textId="77777777" w:rsidR="00E60EBF" w:rsidRPr="00CF32BF" w:rsidRDefault="00E60EBF" w:rsidP="00E87BB1">
      <w:pPr>
        <w:pStyle w:val="SOWSubL2-ASDEFCON"/>
      </w:pPr>
      <w:r w:rsidRPr="00CF32BF">
        <w:t xml:space="preserve">concludes when the Stock Item is received by the </w:t>
      </w:r>
      <w:r w:rsidR="007F646F" w:rsidRPr="00CF32BF">
        <w:t xml:space="preserve">unit </w:t>
      </w:r>
      <w:r w:rsidR="00510C32" w:rsidRPr="00CF32BF">
        <w:t>that submitted</w:t>
      </w:r>
      <w:r w:rsidR="007F646F" w:rsidRPr="00CF32BF">
        <w:t xml:space="preserve"> the </w:t>
      </w:r>
      <w:r w:rsidRPr="00CF32BF">
        <w:t>Demand.</w:t>
      </w:r>
    </w:p>
    <w:p w14:paraId="7782F291" w14:textId="5E977CB6" w:rsidR="00B722F0" w:rsidRPr="00CF32BF" w:rsidRDefault="00B722F0" w:rsidP="00E87BB1">
      <w:pPr>
        <w:pStyle w:val="SOWTL4-ASDEFCON"/>
      </w:pPr>
      <w:bookmarkStart w:id="44" w:name="_Ref370710414"/>
      <w:r w:rsidRPr="00CF32BF">
        <w:t xml:space="preserve">Subject to clause </w:t>
      </w:r>
      <w:r w:rsidRPr="00CF32BF">
        <w:fldChar w:fldCharType="begin"/>
      </w:r>
      <w:r w:rsidRPr="00CF32BF">
        <w:instrText xml:space="preserve"> REF _Ref42572748 \r \h </w:instrText>
      </w:r>
      <w:r w:rsidRPr="00CF32BF">
        <w:fldChar w:fldCharType="separate"/>
      </w:r>
      <w:r w:rsidR="0061767A">
        <w:t>6.2.6.7</w:t>
      </w:r>
      <w:r w:rsidRPr="00CF32BF">
        <w:fldChar w:fldCharType="end"/>
      </w:r>
      <w:r w:rsidRPr="00CF32BF">
        <w:t xml:space="preserve">, the Contractor shall deliver Stock </w:t>
      </w:r>
      <w:r w:rsidR="007628F3" w:rsidRPr="00CF32BF">
        <w:t xml:space="preserve">Items </w:t>
      </w:r>
      <w:r w:rsidRPr="00CF32BF">
        <w:t xml:space="preserve">demanded by </w:t>
      </w:r>
      <w:r w:rsidR="00C13F52" w:rsidRPr="00CF32BF">
        <w:t xml:space="preserve">a person authorised by </w:t>
      </w:r>
      <w:r w:rsidRPr="00CF32BF">
        <w:t xml:space="preserve">the Commonwealth Representative to the delivery points defined in Attachment </w:t>
      </w:r>
      <w:r w:rsidR="002919FD" w:rsidRPr="00CF32BF">
        <w:t>C</w:t>
      </w:r>
      <w:r w:rsidRPr="00CF32BF">
        <w:t>.</w:t>
      </w:r>
      <w:bookmarkEnd w:id="44"/>
    </w:p>
    <w:p w14:paraId="75A0A1BB" w14:textId="3357E73B" w:rsidR="00B722F0" w:rsidRPr="00CF32BF" w:rsidRDefault="00B722F0" w:rsidP="00986F3B">
      <w:pPr>
        <w:pStyle w:val="NoteToDrafters-ASDEFCON"/>
      </w:pPr>
      <w:bookmarkStart w:id="45" w:name="_Ref42523304"/>
      <w:r w:rsidRPr="00CF32BF">
        <w:t xml:space="preserve">Note to drafters:  If Contingency provisions are not required, the following clause should be replaced with ‘Not </w:t>
      </w:r>
      <w:r w:rsidR="009C1A8B" w:rsidRPr="00CF32BF">
        <w:t>used’</w:t>
      </w:r>
      <w:r w:rsidRPr="00CF32BF">
        <w:t xml:space="preserve">.  The phrase </w:t>
      </w:r>
      <w:r w:rsidR="00E943D6">
        <w:t xml:space="preserve">‘Subject to </w:t>
      </w:r>
      <w:r w:rsidRPr="00CF32BF">
        <w:t xml:space="preserve">clause </w:t>
      </w:r>
      <w:r w:rsidR="00E943D6" w:rsidRPr="00CF32BF">
        <w:fldChar w:fldCharType="begin"/>
      </w:r>
      <w:r w:rsidR="00E943D6" w:rsidRPr="00CF32BF">
        <w:instrText xml:space="preserve"> REF _Ref42572748 \r \h </w:instrText>
      </w:r>
      <w:r w:rsidR="00E943D6" w:rsidRPr="00CF32BF">
        <w:fldChar w:fldCharType="separate"/>
      </w:r>
      <w:r w:rsidR="0061767A">
        <w:t>6.2.6.7</w:t>
      </w:r>
      <w:r w:rsidR="00E943D6" w:rsidRPr="00CF32BF">
        <w:fldChar w:fldCharType="end"/>
      </w:r>
      <w:r w:rsidR="00E943D6">
        <w:t xml:space="preserve">‘ </w:t>
      </w:r>
      <w:r w:rsidRPr="00CF32BF">
        <w:t>should also be deleted</w:t>
      </w:r>
      <w:r w:rsidR="00E943D6">
        <w:t xml:space="preserve"> from the above clause</w:t>
      </w:r>
      <w:r w:rsidRPr="00CF32BF">
        <w:t>.</w:t>
      </w:r>
    </w:p>
    <w:p w14:paraId="2E6979D9" w14:textId="60762E66" w:rsidR="00B722F0" w:rsidRPr="00CF32BF" w:rsidRDefault="00B722F0" w:rsidP="00E87BB1">
      <w:pPr>
        <w:pStyle w:val="SOWTL4-ASDEFCON"/>
      </w:pPr>
      <w:bookmarkStart w:id="46" w:name="_Ref42572748"/>
      <w:r w:rsidRPr="00CF32BF">
        <w:t xml:space="preserve">During periods of Contingency, the Contractor shall deliver Stock </w:t>
      </w:r>
      <w:r w:rsidR="007628F3" w:rsidRPr="00CF32BF">
        <w:t xml:space="preserve">Items </w:t>
      </w:r>
      <w:r w:rsidRPr="00CF32BF">
        <w:t xml:space="preserve">demanded by the Commonwealth to the Freight Distribution Centre that is closest to the location of the Stock </w:t>
      </w:r>
      <w:r w:rsidR="007628F3" w:rsidRPr="00CF32BF">
        <w:t>I</w:t>
      </w:r>
      <w:r w:rsidRPr="00CF32BF">
        <w:t>tem, unless otherwise directed by the Commonwealth Representative.</w:t>
      </w:r>
      <w:bookmarkEnd w:id="46"/>
    </w:p>
    <w:p w14:paraId="1F743780" w14:textId="77777777" w:rsidR="00B722F0" w:rsidRPr="00CF32BF" w:rsidRDefault="00B722F0" w:rsidP="00986F3B">
      <w:pPr>
        <w:pStyle w:val="SOWHL3-ASDEFCON"/>
      </w:pPr>
      <w:bookmarkStart w:id="47" w:name="_Ref232673516"/>
      <w:bookmarkEnd w:id="45"/>
      <w:r w:rsidRPr="00CF32BF">
        <w:t xml:space="preserve">Contractor Supply </w:t>
      </w:r>
      <w:r w:rsidR="008F3664" w:rsidRPr="00CF32BF">
        <w:t xml:space="preserve">Management </w:t>
      </w:r>
      <w:r w:rsidRPr="00CF32BF">
        <w:t>System</w:t>
      </w:r>
      <w:bookmarkEnd w:id="47"/>
    </w:p>
    <w:p w14:paraId="4881EFC8" w14:textId="4A32C1D8" w:rsidR="00B722F0" w:rsidRPr="00CF32BF" w:rsidRDefault="00B722F0" w:rsidP="00986F3B">
      <w:pPr>
        <w:pStyle w:val="NoteToDrafters-ASDEFCON"/>
      </w:pPr>
      <w:r w:rsidRPr="00CF32BF">
        <w:t xml:space="preserve">Note to drafters:  </w:t>
      </w:r>
      <w:r w:rsidR="004D79BC">
        <w:t>C</w:t>
      </w:r>
      <w:r w:rsidRPr="00CF32BF">
        <w:t>lause </w:t>
      </w:r>
      <w:r w:rsidR="001C54E0" w:rsidRPr="00CF32BF">
        <w:fldChar w:fldCharType="begin"/>
      </w:r>
      <w:r w:rsidR="001C54E0" w:rsidRPr="00CF32BF">
        <w:instrText xml:space="preserve"> REF _Ref232673516 \r \h </w:instrText>
      </w:r>
      <w:r w:rsidR="001C54E0" w:rsidRPr="00CF32BF">
        <w:fldChar w:fldCharType="separate"/>
      </w:r>
      <w:r w:rsidR="0061767A">
        <w:t>6.2.7</w:t>
      </w:r>
      <w:r w:rsidR="001C54E0" w:rsidRPr="00CF32BF">
        <w:fldChar w:fldCharType="end"/>
      </w:r>
      <w:r w:rsidRPr="00CF32BF">
        <w:t xml:space="preserve"> provides for the management of both Commonwealth-owned and Contractor-owned</w:t>
      </w:r>
      <w:r w:rsidR="004D79BC" w:rsidRPr="004D79BC">
        <w:t xml:space="preserve"> </w:t>
      </w:r>
      <w:r w:rsidR="004D79BC" w:rsidRPr="00CF32BF">
        <w:t>Stock Items</w:t>
      </w:r>
      <w:r w:rsidR="004D79BC">
        <w:t>, in suitable Contractor Supply Management System</w:t>
      </w:r>
      <w:r w:rsidRPr="00CF32BF">
        <w:t>.  If alternative</w:t>
      </w:r>
      <w:r w:rsidR="00716AA9">
        <w:t xml:space="preserve"> or additional</w:t>
      </w:r>
      <w:r w:rsidRPr="00CF32BF">
        <w:t xml:space="preserve"> arrangements are proposed, such as management of Commonwealth-owned Stock </w:t>
      </w:r>
      <w:r w:rsidR="007628F3" w:rsidRPr="00CF32BF">
        <w:t xml:space="preserve">Items </w:t>
      </w:r>
      <w:r w:rsidRPr="00CF32BF">
        <w:t>through</w:t>
      </w:r>
      <w:r w:rsidR="00716AA9">
        <w:t xml:space="preserve"> ERP </w:t>
      </w:r>
      <w:r w:rsidRPr="00CF32BF">
        <w:t>(</w:t>
      </w:r>
      <w:r w:rsidR="004D79BC">
        <w:t>refer</w:t>
      </w:r>
      <w:r w:rsidR="004D79BC" w:rsidRPr="00CF32BF">
        <w:t xml:space="preserve"> </w:t>
      </w:r>
      <w:r w:rsidRPr="00CF32BF">
        <w:t>DSD-SUP-</w:t>
      </w:r>
      <w:r w:rsidR="00DC3D0C">
        <w:t>DESCM</w:t>
      </w:r>
      <w:r w:rsidRPr="00CF32BF">
        <w:t>), the following clause will need to be amended.</w:t>
      </w:r>
    </w:p>
    <w:p w14:paraId="3BD8B408" w14:textId="77777777" w:rsidR="00B722F0" w:rsidRPr="00CF32BF" w:rsidRDefault="00B722F0" w:rsidP="00E87BB1">
      <w:pPr>
        <w:pStyle w:val="SOWTL4-ASDEFCON"/>
      </w:pPr>
      <w:bookmarkStart w:id="48" w:name="_Ref30412394"/>
      <w:bookmarkStart w:id="49" w:name="_Ref378241795"/>
      <w:r w:rsidRPr="00CF32BF">
        <w:t xml:space="preserve">The Contractor shall use an Approved Contractor Supply </w:t>
      </w:r>
      <w:r w:rsidR="008F3664" w:rsidRPr="00CF32BF">
        <w:t xml:space="preserve">Management </w:t>
      </w:r>
      <w:r w:rsidRPr="00CF32BF">
        <w:t>System</w:t>
      </w:r>
      <w:bookmarkEnd w:id="48"/>
      <w:r w:rsidRPr="00CF32BF">
        <w:t xml:space="preserve"> to manage the following types of</w:t>
      </w:r>
      <w:r w:rsidR="007628F3" w:rsidRPr="00CF32BF">
        <w:t xml:space="preserve"> Items</w:t>
      </w:r>
      <w:r w:rsidRPr="00CF32BF">
        <w:t>:</w:t>
      </w:r>
      <w:bookmarkEnd w:id="49"/>
    </w:p>
    <w:p w14:paraId="037F71B9" w14:textId="77777777" w:rsidR="00B722F0" w:rsidRPr="00CF32BF" w:rsidRDefault="00B722F0" w:rsidP="002B7795">
      <w:pPr>
        <w:pStyle w:val="SOWSubL1-ASDEFCON"/>
      </w:pPr>
      <w:r w:rsidRPr="00CF32BF">
        <w:t>Commonwealth-owned Stock</w:t>
      </w:r>
      <w:r w:rsidR="007628F3" w:rsidRPr="00CF32BF">
        <w:t xml:space="preserve"> Items</w:t>
      </w:r>
      <w:r w:rsidRPr="00CF32BF">
        <w:t>;</w:t>
      </w:r>
    </w:p>
    <w:p w14:paraId="4B3A7F61" w14:textId="77777777" w:rsidR="00B722F0" w:rsidRPr="00CF32BF" w:rsidRDefault="00B722F0" w:rsidP="00E87BB1">
      <w:pPr>
        <w:pStyle w:val="SOWSubL1-ASDEFCON"/>
      </w:pPr>
      <w:r w:rsidRPr="00CF32BF">
        <w:t>Contractor-owned Stock</w:t>
      </w:r>
      <w:r w:rsidR="007628F3" w:rsidRPr="00CF32BF">
        <w:t xml:space="preserve"> Items</w:t>
      </w:r>
      <w:r w:rsidRPr="00CF32BF">
        <w:t>; and</w:t>
      </w:r>
    </w:p>
    <w:p w14:paraId="1E35766B" w14:textId="77777777" w:rsidR="00B722F0" w:rsidRPr="00CF32BF" w:rsidRDefault="00F84E41" w:rsidP="00E87BB1">
      <w:pPr>
        <w:pStyle w:val="SOWSubL1-ASDEFCON"/>
      </w:pPr>
      <w:r>
        <w:t>S</w:t>
      </w:r>
      <w:r w:rsidR="00B722F0" w:rsidRPr="00CF32BF">
        <w:t>oftware.</w:t>
      </w:r>
    </w:p>
    <w:p w14:paraId="040CB9F8" w14:textId="0BAD9E48" w:rsidR="00B722F0" w:rsidRPr="00CF32BF" w:rsidRDefault="00B722F0" w:rsidP="00986F3B">
      <w:pPr>
        <w:pStyle w:val="NoteToDrafters-ASDEFCON"/>
      </w:pPr>
      <w:r w:rsidRPr="00CF32BF">
        <w:t xml:space="preserve">Note to drafters:  The following clause is used to provide the Commonwealth with visibility of Contractor </w:t>
      </w:r>
      <w:r w:rsidR="004D79BC">
        <w:t>held</w:t>
      </w:r>
      <w:r w:rsidRPr="00CF32BF">
        <w:t xml:space="preserve"> Stock.  The following clause should be reviewed </w:t>
      </w:r>
      <w:r w:rsidR="001C54E0" w:rsidRPr="00CF32BF">
        <w:t xml:space="preserve">and amended </w:t>
      </w:r>
      <w:r w:rsidRPr="00CF32BF">
        <w:t xml:space="preserve">to ensure that the functionality defined accords with the needs of the </w:t>
      </w:r>
      <w:r w:rsidR="001C54E0" w:rsidRPr="00CF32BF">
        <w:t>Contract</w:t>
      </w:r>
      <w:r w:rsidRPr="00CF32BF">
        <w:t>.</w:t>
      </w:r>
    </w:p>
    <w:p w14:paraId="7747236D" w14:textId="77777777" w:rsidR="00B722F0" w:rsidRPr="00CF32BF" w:rsidRDefault="00B722F0" w:rsidP="00E87BB1">
      <w:pPr>
        <w:pStyle w:val="SOWTL4-ASDEFCON"/>
      </w:pPr>
      <w:bookmarkStart w:id="50" w:name="_Ref378241799"/>
      <w:r w:rsidRPr="00CF32BF">
        <w:t xml:space="preserve">The Contractor shall provide the Commonwealth Representative with the following details from the Approved </w:t>
      </w:r>
      <w:r w:rsidR="00185665" w:rsidRPr="00CF32BF">
        <w:t xml:space="preserve">Contractor Supply </w:t>
      </w:r>
      <w:r w:rsidR="008F3664" w:rsidRPr="00CF32BF">
        <w:t xml:space="preserve">Management </w:t>
      </w:r>
      <w:r w:rsidR="00185665" w:rsidRPr="00CF32BF">
        <w:t>System</w:t>
      </w:r>
      <w:r w:rsidRPr="00CF32BF">
        <w:t xml:space="preserve"> with each submission of the Supply Support </w:t>
      </w:r>
      <w:r w:rsidR="008D7A2B" w:rsidRPr="00CF32BF">
        <w:t>part of the</w:t>
      </w:r>
      <w:r w:rsidRPr="00CF32BF">
        <w:t xml:space="preserve"> C</w:t>
      </w:r>
      <w:r w:rsidR="00185665" w:rsidRPr="00CF32BF">
        <w:t xml:space="preserve">ombined </w:t>
      </w:r>
      <w:r w:rsidRPr="00CF32BF">
        <w:t>S</w:t>
      </w:r>
      <w:r w:rsidR="00185665" w:rsidRPr="00CF32BF">
        <w:t xml:space="preserve">ervices </w:t>
      </w:r>
      <w:r w:rsidR="00AE30BB" w:rsidRPr="00CF32BF">
        <w:t>S</w:t>
      </w:r>
      <w:r w:rsidR="00185665" w:rsidRPr="00CF32BF">
        <w:t xml:space="preserve">ummary </w:t>
      </w:r>
      <w:r w:rsidRPr="00CF32BF">
        <w:t>R</w:t>
      </w:r>
      <w:r w:rsidR="00185665" w:rsidRPr="00CF32BF">
        <w:t>eport</w:t>
      </w:r>
      <w:r w:rsidR="007628F3" w:rsidRPr="00CF32BF">
        <w:t>, as required under the Contract</w:t>
      </w:r>
      <w:r w:rsidRPr="00CF32BF">
        <w:t>:</w:t>
      </w:r>
      <w:bookmarkEnd w:id="50"/>
    </w:p>
    <w:p w14:paraId="7F26FF9C" w14:textId="77777777" w:rsidR="00B722F0" w:rsidRPr="00CF32BF" w:rsidRDefault="00B722F0" w:rsidP="002B7795">
      <w:pPr>
        <w:pStyle w:val="SOWSubL1-ASDEFCON"/>
      </w:pPr>
      <w:r w:rsidRPr="00CF32BF">
        <w:t xml:space="preserve">serviceable Stock </w:t>
      </w:r>
      <w:r w:rsidR="007628F3" w:rsidRPr="00CF32BF">
        <w:t xml:space="preserve">Items </w:t>
      </w:r>
      <w:r w:rsidRPr="00CF32BF">
        <w:t>held;</w:t>
      </w:r>
    </w:p>
    <w:p w14:paraId="1628FCFC" w14:textId="77777777" w:rsidR="00B722F0" w:rsidRPr="00CF32BF" w:rsidRDefault="00B722F0" w:rsidP="00E87BB1">
      <w:pPr>
        <w:pStyle w:val="SOWSubL1-ASDEFCON"/>
      </w:pPr>
      <w:r w:rsidRPr="00CF32BF">
        <w:t>dues in;</w:t>
      </w:r>
    </w:p>
    <w:p w14:paraId="3D7E0605" w14:textId="77777777" w:rsidR="00B722F0" w:rsidRPr="00CF32BF" w:rsidRDefault="00B722F0" w:rsidP="00E87BB1">
      <w:pPr>
        <w:pStyle w:val="SOWSubL1-ASDEFCON"/>
      </w:pPr>
      <w:r w:rsidRPr="00CF32BF">
        <w:t xml:space="preserve">Stock </w:t>
      </w:r>
      <w:r w:rsidR="007628F3" w:rsidRPr="00CF32BF">
        <w:t xml:space="preserve">Items </w:t>
      </w:r>
      <w:r w:rsidRPr="00CF32BF">
        <w:t>issued;</w:t>
      </w:r>
    </w:p>
    <w:p w14:paraId="26B9C9AE" w14:textId="77777777" w:rsidR="00B722F0" w:rsidRPr="00CF32BF" w:rsidRDefault="00B722F0" w:rsidP="00E87BB1">
      <w:pPr>
        <w:pStyle w:val="SOWSubL1-ASDEFCON"/>
      </w:pPr>
      <w:r w:rsidRPr="00CF32BF">
        <w:t>Stock</w:t>
      </w:r>
      <w:r w:rsidR="007628F3" w:rsidRPr="00CF32BF">
        <w:t xml:space="preserve"> Items</w:t>
      </w:r>
      <w:r w:rsidRPr="00CF32BF">
        <w:t xml:space="preserve"> </w:t>
      </w:r>
      <w:r w:rsidR="008D6DFF" w:rsidRPr="00CF32BF">
        <w:t>Demanded</w:t>
      </w:r>
      <w:r w:rsidRPr="00CF32BF">
        <w:t>;</w:t>
      </w:r>
    </w:p>
    <w:p w14:paraId="407AE636" w14:textId="77777777" w:rsidR="00B722F0" w:rsidRPr="00CF32BF" w:rsidRDefault="00B722F0" w:rsidP="00E87BB1">
      <w:pPr>
        <w:pStyle w:val="SOWSubL1-ASDEFCON"/>
      </w:pPr>
      <w:r w:rsidRPr="00CF32BF">
        <w:t>expenditure on Stock</w:t>
      </w:r>
      <w:r w:rsidR="007628F3" w:rsidRPr="00CF32BF">
        <w:t xml:space="preserve"> Items</w:t>
      </w:r>
      <w:r w:rsidR="008D6DFF" w:rsidRPr="00CF32BF">
        <w:t>, including both purchase and repairs</w:t>
      </w:r>
      <w:r w:rsidRPr="00CF32BF">
        <w:t>;</w:t>
      </w:r>
    </w:p>
    <w:p w14:paraId="45DE82D4" w14:textId="77777777" w:rsidR="00B722F0" w:rsidRPr="00CF32BF" w:rsidRDefault="00B722F0" w:rsidP="00E87BB1">
      <w:pPr>
        <w:pStyle w:val="SOWSubL1-ASDEFCON"/>
      </w:pPr>
      <w:r w:rsidRPr="00CF32BF">
        <w:t xml:space="preserve">Stock </w:t>
      </w:r>
      <w:r w:rsidR="007628F3" w:rsidRPr="00CF32BF">
        <w:t xml:space="preserve">Items </w:t>
      </w:r>
      <w:r w:rsidRPr="00CF32BF">
        <w:t>awaiting repair;</w:t>
      </w:r>
    </w:p>
    <w:p w14:paraId="044DD75C" w14:textId="77777777" w:rsidR="00B722F0" w:rsidRPr="00CF32BF" w:rsidRDefault="00B722F0" w:rsidP="00E87BB1">
      <w:pPr>
        <w:pStyle w:val="SOWSubL1-ASDEFCON"/>
      </w:pPr>
      <w:r w:rsidRPr="00CF32BF">
        <w:t>Stock</w:t>
      </w:r>
      <w:r w:rsidR="007628F3" w:rsidRPr="00CF32BF">
        <w:t xml:space="preserve"> Items</w:t>
      </w:r>
      <w:r w:rsidRPr="00CF32BF">
        <w:t xml:space="preserve"> in transit;</w:t>
      </w:r>
    </w:p>
    <w:p w14:paraId="394B9DD1" w14:textId="77777777" w:rsidR="00B722F0" w:rsidRPr="00CF32BF" w:rsidRDefault="00B722F0" w:rsidP="00E87BB1">
      <w:pPr>
        <w:pStyle w:val="SOWSubL1-ASDEFCON"/>
      </w:pPr>
      <w:r w:rsidRPr="00CF32BF">
        <w:t>loans;</w:t>
      </w:r>
    </w:p>
    <w:p w14:paraId="24F23A03" w14:textId="77777777" w:rsidR="00B722F0" w:rsidRPr="00CF32BF" w:rsidRDefault="00B722F0" w:rsidP="00E87BB1">
      <w:pPr>
        <w:pStyle w:val="SOWSubL1-ASDEFCON"/>
      </w:pPr>
      <w:r w:rsidRPr="00CF32BF">
        <w:t>delivery details;</w:t>
      </w:r>
    </w:p>
    <w:p w14:paraId="7BA84BD2" w14:textId="77777777" w:rsidR="00B722F0" w:rsidRPr="00CF32BF" w:rsidRDefault="00B722F0" w:rsidP="00E87BB1">
      <w:pPr>
        <w:pStyle w:val="SOWSubL1-ASDEFCON"/>
      </w:pPr>
      <w:r w:rsidRPr="00CF32BF">
        <w:t xml:space="preserve">Stock </w:t>
      </w:r>
      <w:r w:rsidR="007628F3" w:rsidRPr="00CF32BF">
        <w:t xml:space="preserve">Items </w:t>
      </w:r>
      <w:r w:rsidRPr="00CF32BF">
        <w:t>transferred;</w:t>
      </w:r>
    </w:p>
    <w:p w14:paraId="0271A31D" w14:textId="77777777" w:rsidR="00B722F0" w:rsidRPr="00CF32BF" w:rsidRDefault="00B722F0" w:rsidP="00E87BB1">
      <w:pPr>
        <w:pStyle w:val="SOWSubL1-ASDEFCON"/>
      </w:pPr>
      <w:r w:rsidRPr="00CF32BF">
        <w:t>serial Stock</w:t>
      </w:r>
      <w:r w:rsidR="007628F3" w:rsidRPr="00CF32BF">
        <w:t xml:space="preserve"> Items</w:t>
      </w:r>
      <w:r w:rsidRPr="00CF32BF">
        <w:t xml:space="preserve"> transferred;</w:t>
      </w:r>
    </w:p>
    <w:p w14:paraId="5C8B51B2" w14:textId="77777777" w:rsidR="00B722F0" w:rsidRPr="00CF32BF" w:rsidRDefault="00B722F0" w:rsidP="00E87BB1">
      <w:pPr>
        <w:pStyle w:val="SOWSubL1-ASDEFCON"/>
      </w:pPr>
      <w:r w:rsidRPr="00CF32BF">
        <w:t>serial tracking;</w:t>
      </w:r>
    </w:p>
    <w:p w14:paraId="67CA026A" w14:textId="77777777" w:rsidR="00B722F0" w:rsidRPr="00CF32BF" w:rsidRDefault="00B722F0" w:rsidP="00E87BB1">
      <w:pPr>
        <w:pStyle w:val="SOWSubL1-ASDEFCON"/>
      </w:pPr>
      <w:r w:rsidRPr="00CF32BF">
        <w:t>Stock</w:t>
      </w:r>
      <w:r w:rsidR="007628F3" w:rsidRPr="00CF32BF">
        <w:t xml:space="preserve"> Items</w:t>
      </w:r>
      <w:r w:rsidRPr="00CF32BF">
        <w:t xml:space="preserve"> repaired</w:t>
      </w:r>
      <w:r w:rsidR="001F66CA" w:rsidRPr="00CF32BF">
        <w:t xml:space="preserve"> in a reporting period</w:t>
      </w:r>
      <w:r w:rsidRPr="00CF32BF">
        <w:t>;</w:t>
      </w:r>
    </w:p>
    <w:p w14:paraId="4BCB8ACD" w14:textId="77777777" w:rsidR="00B722F0" w:rsidRPr="00CF32BF" w:rsidRDefault="00B722F0" w:rsidP="00E87BB1">
      <w:pPr>
        <w:pStyle w:val="SOWSubL1-ASDEFCON"/>
      </w:pPr>
      <w:r w:rsidRPr="00CF32BF">
        <w:t>shelf life Stock</w:t>
      </w:r>
      <w:r w:rsidR="007628F3" w:rsidRPr="00CF32BF">
        <w:t xml:space="preserve"> Items</w:t>
      </w:r>
      <w:r w:rsidRPr="00CF32BF">
        <w:t>; and</w:t>
      </w:r>
    </w:p>
    <w:p w14:paraId="5A98C2B2" w14:textId="77777777" w:rsidR="00B722F0" w:rsidRPr="00CF32BF" w:rsidRDefault="00B722F0" w:rsidP="00E87BB1">
      <w:pPr>
        <w:pStyle w:val="SOWSubL1-ASDEFCON"/>
      </w:pPr>
      <w:r w:rsidRPr="00CF32BF">
        <w:t>Stock</w:t>
      </w:r>
      <w:r w:rsidR="007628F3" w:rsidRPr="00CF32BF">
        <w:t xml:space="preserve"> Items</w:t>
      </w:r>
      <w:r w:rsidRPr="00CF32BF">
        <w:t xml:space="preserve"> for disposal.</w:t>
      </w:r>
    </w:p>
    <w:p w14:paraId="317219E8" w14:textId="77777777" w:rsidR="00B722F0" w:rsidRPr="00CF32BF" w:rsidRDefault="00B722F0" w:rsidP="00986F3B">
      <w:pPr>
        <w:pStyle w:val="SOWHL3-ASDEFCON"/>
      </w:pPr>
      <w:bookmarkStart w:id="51" w:name="_Ref232673529"/>
      <w:r w:rsidRPr="00CF32BF">
        <w:t>Obsolescence Management</w:t>
      </w:r>
      <w:bookmarkEnd w:id="51"/>
    </w:p>
    <w:p w14:paraId="01589AB3" w14:textId="1E9DD566" w:rsidR="0053583D" w:rsidRPr="00CF32BF" w:rsidRDefault="0053583D" w:rsidP="00986F3B">
      <w:pPr>
        <w:pStyle w:val="NoteToDrafters-ASDEFCON"/>
      </w:pPr>
      <w:r w:rsidRPr="00CF32BF">
        <w:t xml:space="preserve">Note to drafters:  If the management of </w:t>
      </w:r>
      <w:r w:rsidR="004D79BC" w:rsidRPr="00CF32BF">
        <w:t xml:space="preserve">Obsolescence </w:t>
      </w:r>
      <w:r w:rsidRPr="00CF32BF">
        <w:t>is not a requirement of the Contract, the following clauses should be replaced with a single ‘Not used’.</w:t>
      </w:r>
    </w:p>
    <w:p w14:paraId="3F336818" w14:textId="77777777" w:rsidR="000B21F5" w:rsidRPr="00CF32BF" w:rsidRDefault="00B722F0" w:rsidP="00E87BB1">
      <w:pPr>
        <w:pStyle w:val="SOWTL4-ASDEFCON"/>
      </w:pPr>
      <w:r w:rsidRPr="00CF32BF">
        <w:t xml:space="preserve">The Contractor shall implement an Obsolescence monitoring program, which </w:t>
      </w:r>
      <w:r w:rsidR="00D82063" w:rsidRPr="00CF32BF">
        <w:t>shall allow it to notify</w:t>
      </w:r>
      <w:r w:rsidRPr="00CF32BF">
        <w:t xml:space="preserve"> the Commonwealth when</w:t>
      </w:r>
      <w:r w:rsidR="000B21F5" w:rsidRPr="00CF32BF">
        <w:t>:</w:t>
      </w:r>
    </w:p>
    <w:p w14:paraId="322D3ADC" w14:textId="77777777" w:rsidR="00B722F0" w:rsidRPr="00CF32BF" w:rsidRDefault="00B722F0" w:rsidP="002B7795">
      <w:pPr>
        <w:pStyle w:val="SOWSubL1-ASDEFCON"/>
      </w:pPr>
      <w:r w:rsidRPr="00CF32BF">
        <w:t xml:space="preserve">any Stock </w:t>
      </w:r>
      <w:r w:rsidR="007628F3" w:rsidRPr="00CF32BF">
        <w:t>I</w:t>
      </w:r>
      <w:r w:rsidRPr="00CF32BF">
        <w:t>tem:</w:t>
      </w:r>
    </w:p>
    <w:p w14:paraId="0C37DC92" w14:textId="77777777" w:rsidR="00B722F0" w:rsidRPr="00CF32BF" w:rsidRDefault="00B722F0" w:rsidP="00E87BB1">
      <w:pPr>
        <w:pStyle w:val="SOWSubL2-ASDEFCON"/>
      </w:pPr>
      <w:r w:rsidRPr="00CF32BF">
        <w:t>becomes difficult to procure;</w:t>
      </w:r>
    </w:p>
    <w:p w14:paraId="56158DED" w14:textId="77777777" w:rsidR="00B722F0" w:rsidRPr="00CF32BF" w:rsidRDefault="00B722F0" w:rsidP="00E87BB1">
      <w:pPr>
        <w:pStyle w:val="SOWSubL2-ASDEFCON"/>
      </w:pPr>
      <w:r w:rsidRPr="00CF32BF">
        <w:t>will commence its final production run; or</w:t>
      </w:r>
    </w:p>
    <w:p w14:paraId="13F2A27B" w14:textId="77777777" w:rsidR="000B21F5" w:rsidRPr="00CF32BF" w:rsidRDefault="00B722F0" w:rsidP="00E87BB1">
      <w:pPr>
        <w:pStyle w:val="SOWSubL2-ASDEFCON"/>
      </w:pPr>
      <w:r w:rsidRPr="00CF32BF">
        <w:t xml:space="preserve">is soon to be superseded by a like </w:t>
      </w:r>
      <w:r w:rsidR="000B21F5" w:rsidRPr="00CF32BF">
        <w:t>I</w:t>
      </w:r>
      <w:r w:rsidRPr="00CF32BF">
        <w:t>tem</w:t>
      </w:r>
      <w:r w:rsidR="000B21F5" w:rsidRPr="00CF32BF">
        <w:t>; and</w:t>
      </w:r>
    </w:p>
    <w:p w14:paraId="5E4FF2F1" w14:textId="77777777" w:rsidR="000B21F5" w:rsidRPr="00CF32BF" w:rsidRDefault="000B21F5" w:rsidP="00E87BB1">
      <w:pPr>
        <w:pStyle w:val="SOWSubL1-ASDEFCON"/>
      </w:pPr>
      <w:r w:rsidRPr="00CF32BF">
        <w:t xml:space="preserve">any Non-Stock Item (ie, </w:t>
      </w:r>
      <w:r w:rsidR="00F84E41">
        <w:t>S</w:t>
      </w:r>
      <w:r w:rsidRPr="00CF32BF">
        <w:t>oftware):</w:t>
      </w:r>
    </w:p>
    <w:p w14:paraId="3C27F279" w14:textId="77777777" w:rsidR="000B21F5" w:rsidRPr="00CF32BF" w:rsidRDefault="000B21F5" w:rsidP="00E87BB1">
      <w:pPr>
        <w:pStyle w:val="SOWSubL2-ASDEFCON"/>
      </w:pPr>
      <w:r w:rsidRPr="00CF32BF">
        <w:t>becomes difficult to procure;</w:t>
      </w:r>
    </w:p>
    <w:p w14:paraId="638DED83" w14:textId="77777777" w:rsidR="000B21F5" w:rsidRPr="00CF32BF" w:rsidRDefault="000B21F5" w:rsidP="00E87BB1">
      <w:pPr>
        <w:pStyle w:val="SOWSubL2-ASDEFCON"/>
      </w:pPr>
      <w:r w:rsidRPr="00CF32BF">
        <w:t>is subject to an announced end-of support date or is no longer supported; or</w:t>
      </w:r>
    </w:p>
    <w:p w14:paraId="56DDA776" w14:textId="77777777" w:rsidR="00B722F0" w:rsidRPr="00CF32BF" w:rsidRDefault="000B21F5" w:rsidP="00E87BB1">
      <w:pPr>
        <w:pStyle w:val="SOWSubL2-ASDEFCON"/>
      </w:pPr>
      <w:r w:rsidRPr="00CF32BF">
        <w:t>is soon to be superseded by a like Item.</w:t>
      </w:r>
    </w:p>
    <w:p w14:paraId="7854F8CC" w14:textId="1AE0AA3C" w:rsidR="003159A1" w:rsidRDefault="003159A1" w:rsidP="00E87BB1">
      <w:pPr>
        <w:pStyle w:val="SOWTL4-ASDEFCON"/>
      </w:pPr>
      <w:bookmarkStart w:id="52" w:name="_Ref199330839"/>
      <w:bookmarkStart w:id="53" w:name="_Ref42576359"/>
      <w:r>
        <w:t>The Contractor shall notify the Commonwealth Representative of any identified Obsolescence issues:</w:t>
      </w:r>
      <w:bookmarkEnd w:id="52"/>
    </w:p>
    <w:p w14:paraId="3DCB47C8" w14:textId="7CFF1C43" w:rsidR="00AF5522" w:rsidRDefault="00AF5522" w:rsidP="003159A1">
      <w:pPr>
        <w:pStyle w:val="SOWSubL1-ASDEFCON"/>
      </w:pPr>
      <w:r>
        <w:t>if urgent action is expected, within five Working Days of identifying the Obsolescence issue</w:t>
      </w:r>
      <w:r w:rsidR="00475846">
        <w:t>(s)</w:t>
      </w:r>
      <w:r>
        <w:t>;</w:t>
      </w:r>
    </w:p>
    <w:p w14:paraId="082DE746" w14:textId="64142444" w:rsidR="003159A1" w:rsidRDefault="00AF5522" w:rsidP="003159A1">
      <w:pPr>
        <w:pStyle w:val="SOWSubL1-ASDEFCON"/>
      </w:pPr>
      <w:r>
        <w:t>as part of</w:t>
      </w:r>
      <w:r w:rsidRPr="006F2FFD">
        <w:t xml:space="preserve"> the </w:t>
      </w:r>
      <w:r>
        <w:t xml:space="preserve">Supply Support reporting </w:t>
      </w:r>
      <w:r w:rsidRPr="0090011B">
        <w:t xml:space="preserve">required </w:t>
      </w:r>
      <w:r>
        <w:t>under</w:t>
      </w:r>
      <w:r w:rsidRPr="0090011B">
        <w:t xml:space="preserve"> clause </w:t>
      </w:r>
      <w:r>
        <w:t>7.2</w:t>
      </w:r>
      <w:r w:rsidRPr="0090011B">
        <w:t xml:space="preserve"> of the SOW</w:t>
      </w:r>
      <w:r>
        <w:t>; and</w:t>
      </w:r>
    </w:p>
    <w:p w14:paraId="639246D5" w14:textId="7C1E325A" w:rsidR="00AF5522" w:rsidRDefault="00AF5522" w:rsidP="003159A1">
      <w:pPr>
        <w:pStyle w:val="SOWSubL1-ASDEFCON"/>
      </w:pPr>
      <w:r>
        <w:t>within the CSR.</w:t>
      </w:r>
    </w:p>
    <w:p w14:paraId="4463C589" w14:textId="6881AC9C" w:rsidR="00431512" w:rsidRDefault="00AF5522" w:rsidP="00E87BB1">
      <w:pPr>
        <w:pStyle w:val="SOWTL4-ASDEFCON"/>
      </w:pPr>
      <w:bookmarkStart w:id="54" w:name="_Ref199331390"/>
      <w:r>
        <w:t xml:space="preserve">Subject to any discussions between the parties (including as may arise out of the Contractor’s notification under clause </w:t>
      </w:r>
      <w:r>
        <w:fldChar w:fldCharType="begin"/>
      </w:r>
      <w:r>
        <w:instrText xml:space="preserve"> REF _Ref199330839 \r \h </w:instrText>
      </w:r>
      <w:r>
        <w:fldChar w:fldCharType="separate"/>
      </w:r>
      <w:r w:rsidR="0061767A">
        <w:t>6.2.8.2</w:t>
      </w:r>
      <w:r>
        <w:fldChar w:fldCharType="end"/>
      </w:r>
      <w:r>
        <w:t>), t</w:t>
      </w:r>
      <w:r w:rsidR="00B722F0" w:rsidRPr="00CF32BF">
        <w:t xml:space="preserve">he Contractor shall </w:t>
      </w:r>
      <w:r w:rsidR="00617DD7" w:rsidRPr="00CF32BF">
        <w:t xml:space="preserve">develop </w:t>
      </w:r>
      <w:r w:rsidR="000214F9">
        <w:t>a</w:t>
      </w:r>
      <w:r w:rsidR="00431512">
        <w:t xml:space="preserve"> report</w:t>
      </w:r>
      <w:r w:rsidR="000214F9">
        <w:t xml:space="preserve">, which provides the Contractor’s </w:t>
      </w:r>
      <w:r w:rsidR="00B722F0" w:rsidRPr="00CF32BF">
        <w:t>recommend</w:t>
      </w:r>
      <w:r w:rsidR="000214F9">
        <w:t>ed strategy (or</w:t>
      </w:r>
      <w:r w:rsidR="00617DD7" w:rsidRPr="00CF32BF">
        <w:t xml:space="preserve"> strategies</w:t>
      </w:r>
      <w:r w:rsidR="000214F9">
        <w:t>)</w:t>
      </w:r>
      <w:r w:rsidR="00617DD7" w:rsidRPr="00CF32BF">
        <w:t xml:space="preserve"> </w:t>
      </w:r>
      <w:r w:rsidR="00B722F0" w:rsidRPr="00CF32BF">
        <w:t xml:space="preserve">to deal with any potential </w:t>
      </w:r>
      <w:r w:rsidR="00280F97" w:rsidRPr="00CF32BF">
        <w:t>O</w:t>
      </w:r>
      <w:r w:rsidR="00B722F0" w:rsidRPr="00CF32BF">
        <w:t>bsolescence of Stock</w:t>
      </w:r>
      <w:r w:rsidR="007628F3" w:rsidRPr="00CF32BF">
        <w:t xml:space="preserve"> Items</w:t>
      </w:r>
      <w:r w:rsidR="000B21F5" w:rsidRPr="00CF32BF">
        <w:t xml:space="preserve"> and Non-Stock Items</w:t>
      </w:r>
      <w:r w:rsidR="00431512">
        <w:t xml:space="preserve"> (</w:t>
      </w:r>
      <w:r w:rsidR="00431512" w:rsidRPr="00431512">
        <w:rPr>
          <w:b/>
        </w:rPr>
        <w:t>‘Obsolescence Strategy Report’</w:t>
      </w:r>
      <w:r w:rsidR="00431512">
        <w:t>).</w:t>
      </w:r>
      <w:bookmarkEnd w:id="54"/>
    </w:p>
    <w:p w14:paraId="0F83C18C" w14:textId="46E901C2" w:rsidR="00AF5522" w:rsidRDefault="00431512" w:rsidP="00AF5522">
      <w:pPr>
        <w:pStyle w:val="SOWTL4-ASDEFCON"/>
      </w:pPr>
      <w:bookmarkStart w:id="55" w:name="_Ref199331393"/>
      <w:r>
        <w:t>The Obsolescence Strategy Report</w:t>
      </w:r>
      <w:r w:rsidR="00B722F0" w:rsidRPr="00CF32BF">
        <w:t xml:space="preserve"> shall </w:t>
      </w:r>
      <w:r w:rsidR="00617DD7" w:rsidRPr="00CF32BF">
        <w:t xml:space="preserve">take into account </w:t>
      </w:r>
      <w:r w:rsidR="00AF5522">
        <w:t>any discussions between the parties, and address:</w:t>
      </w:r>
      <w:bookmarkEnd w:id="55"/>
    </w:p>
    <w:p w14:paraId="5BCAC3D3" w14:textId="32C265E4" w:rsidR="00AF5522" w:rsidRDefault="00AF5522" w:rsidP="00AF5522">
      <w:pPr>
        <w:pStyle w:val="SOWSubL1-ASDEFCON"/>
      </w:pPr>
      <w:r>
        <w:t xml:space="preserve">considerations in relation to </w:t>
      </w:r>
      <w:r w:rsidR="002C795F">
        <w:t xml:space="preserve">Capability (including Defence operations), </w:t>
      </w:r>
      <w:r w:rsidR="00617DD7" w:rsidRPr="00CF32BF">
        <w:t>cost</w:t>
      </w:r>
      <w:r w:rsidR="002C795F">
        <w:t xml:space="preserve"> (including Life Cycle Cost)</w:t>
      </w:r>
      <w:r w:rsidR="00617DD7" w:rsidRPr="00CF32BF">
        <w:t xml:space="preserve">, timeframes, </w:t>
      </w:r>
      <w:r w:rsidR="002C795F">
        <w:t>other Contract work, the health and safety of personnel,</w:t>
      </w:r>
      <w:r w:rsidR="002C795F" w:rsidRPr="00645664">
        <w:t xml:space="preserve"> and the environment</w:t>
      </w:r>
      <w:r>
        <w:t>;</w:t>
      </w:r>
      <w:r w:rsidR="00617DD7" w:rsidRPr="00CF32BF">
        <w:t xml:space="preserve"> and</w:t>
      </w:r>
    </w:p>
    <w:p w14:paraId="106E30CA" w14:textId="3C2A368A" w:rsidR="00B722F0" w:rsidRPr="00CF32BF" w:rsidRDefault="00431512" w:rsidP="00AF5522">
      <w:pPr>
        <w:pStyle w:val="SOWSubL1-ASDEFCON"/>
      </w:pPr>
      <w:r>
        <w:t>s</w:t>
      </w:r>
      <w:r w:rsidR="00AF5522">
        <w:t>trategies pertain</w:t>
      </w:r>
      <w:r>
        <w:t>ing</w:t>
      </w:r>
      <w:r w:rsidR="00B722F0" w:rsidRPr="00CF32BF">
        <w:t xml:space="preserve"> to:</w:t>
      </w:r>
      <w:bookmarkEnd w:id="53"/>
    </w:p>
    <w:p w14:paraId="6E525D78" w14:textId="66CBA87A" w:rsidR="00B722F0" w:rsidRPr="00CF32BF" w:rsidRDefault="00B722F0" w:rsidP="00AF5522">
      <w:pPr>
        <w:pStyle w:val="SOWSubL2-ASDEFCON"/>
      </w:pPr>
      <w:r w:rsidRPr="00CF32BF">
        <w:t>undertak</w:t>
      </w:r>
      <w:r w:rsidR="00431512">
        <w:t>ing</w:t>
      </w:r>
      <w:r w:rsidRPr="00CF32BF">
        <w:t xml:space="preserve"> </w:t>
      </w:r>
      <w:r w:rsidR="00431512">
        <w:t xml:space="preserve">additional or </w:t>
      </w:r>
      <w:r w:rsidRPr="00CF32BF">
        <w:t xml:space="preserve">Life Of Type (LOT) buys of existing Stock </w:t>
      </w:r>
      <w:r w:rsidR="007628F3" w:rsidRPr="00CF32BF">
        <w:t>I</w:t>
      </w:r>
      <w:r w:rsidRPr="00CF32BF">
        <w:t>tems;</w:t>
      </w:r>
    </w:p>
    <w:p w14:paraId="68D8A540" w14:textId="0211A262" w:rsidR="00B722F0" w:rsidRPr="00CF32BF" w:rsidRDefault="00B722F0" w:rsidP="00AF5522">
      <w:pPr>
        <w:pStyle w:val="SOWSubL2-ASDEFCON"/>
      </w:pPr>
      <w:r w:rsidRPr="00CF32BF">
        <w:t>authoris</w:t>
      </w:r>
      <w:r w:rsidR="00431512">
        <w:t>ing</w:t>
      </w:r>
      <w:r w:rsidRPr="00CF32BF">
        <w:t xml:space="preserve"> Technical Substitutions for existing Stock </w:t>
      </w:r>
      <w:r w:rsidR="007628F3" w:rsidRPr="00CF32BF">
        <w:t>I</w:t>
      </w:r>
      <w:r w:rsidRPr="00CF32BF">
        <w:t>tems</w:t>
      </w:r>
      <w:r w:rsidR="000B21F5" w:rsidRPr="00CF32BF">
        <w:t xml:space="preserve"> or Non-Stock Items</w:t>
      </w:r>
      <w:r w:rsidRPr="00CF32BF">
        <w:t>;</w:t>
      </w:r>
    </w:p>
    <w:p w14:paraId="6A1FB941" w14:textId="77777777" w:rsidR="00431512" w:rsidRDefault="00B722F0" w:rsidP="00AF5522">
      <w:pPr>
        <w:pStyle w:val="SOWSubL2-ASDEFCON"/>
      </w:pPr>
      <w:r w:rsidRPr="00CF32BF">
        <w:t>develop</w:t>
      </w:r>
      <w:r w:rsidR="00431512">
        <w:t>ing</w:t>
      </w:r>
      <w:r w:rsidRPr="00CF32BF">
        <w:t xml:space="preserve"> ECPs to redesign </w:t>
      </w:r>
      <w:r w:rsidR="00A36097" w:rsidRPr="00CF32BF">
        <w:t xml:space="preserve">or replace </w:t>
      </w:r>
      <w:r w:rsidRPr="00CF32BF">
        <w:t xml:space="preserve">existing Stock </w:t>
      </w:r>
      <w:r w:rsidR="007628F3" w:rsidRPr="00CF32BF">
        <w:t>I</w:t>
      </w:r>
      <w:r w:rsidRPr="00CF32BF">
        <w:t>tems</w:t>
      </w:r>
      <w:r w:rsidR="000B21F5" w:rsidRPr="00CF32BF">
        <w:t>, Non-Stock Items</w:t>
      </w:r>
      <w:r w:rsidRPr="00CF32BF">
        <w:t xml:space="preserve"> or their parent equipments</w:t>
      </w:r>
      <w:r w:rsidR="00431512">
        <w:t>; or</w:t>
      </w:r>
    </w:p>
    <w:p w14:paraId="5A486E60" w14:textId="1002130F" w:rsidR="00B722F0" w:rsidRPr="00CF32BF" w:rsidRDefault="00431512" w:rsidP="00AF5522">
      <w:pPr>
        <w:pStyle w:val="SOWSubL2-ASDEFCON"/>
      </w:pPr>
      <w:r>
        <w:t>some combination of the above</w:t>
      </w:r>
      <w:r w:rsidR="00B722F0" w:rsidRPr="00CF32BF">
        <w:t>.</w:t>
      </w:r>
    </w:p>
    <w:p w14:paraId="552DB760" w14:textId="0E6D3951" w:rsidR="000214F9" w:rsidRDefault="00431512" w:rsidP="00E87BB1">
      <w:pPr>
        <w:pStyle w:val="SOWTL4-ASDEFCON"/>
      </w:pPr>
      <w:r>
        <w:t xml:space="preserve">The Contractor shall </w:t>
      </w:r>
      <w:r w:rsidR="003159A1">
        <w:t xml:space="preserve">promptly undertake the development of each Obsolescence Strategy Report, commensurate with the impact of the Obsolescence issue on Defence </w:t>
      </w:r>
      <w:r w:rsidR="003159A1" w:rsidRPr="00645664">
        <w:t xml:space="preserve">operations, other Contract work, </w:t>
      </w:r>
      <w:r w:rsidR="003159A1">
        <w:t>the health and safety of personnel,</w:t>
      </w:r>
      <w:r w:rsidR="003159A1" w:rsidRPr="00645664">
        <w:t xml:space="preserve"> and the environment</w:t>
      </w:r>
      <w:r w:rsidR="003159A1">
        <w:t>.</w:t>
      </w:r>
    </w:p>
    <w:p w14:paraId="0F3C9618" w14:textId="78D0A5B5" w:rsidR="003159A1" w:rsidRDefault="00410F24" w:rsidP="00E87BB1">
      <w:pPr>
        <w:pStyle w:val="SOWTL4-ASDEFCON"/>
      </w:pPr>
      <w:r>
        <w:t>On completion of any required investigations into an identified Obsolescence issue, the Contractor shall deliver the associated Obsolescence Strategy Report to the Commonwealth Representative</w:t>
      </w:r>
      <w:r w:rsidR="00277A25">
        <w:t>, for Approval,</w:t>
      </w:r>
      <w:r>
        <w:t xml:space="preserve"> within 10 Working Days (or other timeframe agreed between both parties).</w:t>
      </w:r>
    </w:p>
    <w:p w14:paraId="33BAC532" w14:textId="636E9AB8" w:rsidR="00410F24" w:rsidRPr="00CC099D" w:rsidRDefault="00410F24" w:rsidP="00410F24">
      <w:pPr>
        <w:pStyle w:val="SOWTL4-ASDEFCON"/>
      </w:pPr>
      <w:bookmarkStart w:id="56" w:name="_Ref320627256"/>
      <w:r>
        <w:t>Within 1</w:t>
      </w:r>
      <w:r w:rsidRPr="00CC099D">
        <w:t xml:space="preserve">0 Working Days of receiving the </w:t>
      </w:r>
      <w:r>
        <w:t xml:space="preserve">Obsolescence Strategy Report </w:t>
      </w:r>
      <w:r w:rsidRPr="00CC099D">
        <w:t>from the Contractor</w:t>
      </w:r>
      <w:r>
        <w:t xml:space="preserve"> (</w:t>
      </w:r>
      <w:r w:rsidRPr="00CC099D">
        <w:t>or other timeframe advised by the Commonwealth Representative</w:t>
      </w:r>
      <w:r>
        <w:t>)</w:t>
      </w:r>
      <w:r w:rsidRPr="00CC099D">
        <w:t>, the Commonwealth shall advise, in writing:</w:t>
      </w:r>
      <w:bookmarkEnd w:id="56"/>
    </w:p>
    <w:p w14:paraId="3B71858B" w14:textId="372E4CF9" w:rsidR="00410F24" w:rsidRDefault="00410F24" w:rsidP="00410F24">
      <w:pPr>
        <w:pStyle w:val="SOWSubL1-ASDEFCON"/>
      </w:pPr>
      <w:r w:rsidRPr="00CC099D">
        <w:t xml:space="preserve">whether </w:t>
      </w:r>
      <w:r>
        <w:t xml:space="preserve">the report meets the requirements of clauses </w:t>
      </w:r>
      <w:r>
        <w:fldChar w:fldCharType="begin"/>
      </w:r>
      <w:r>
        <w:instrText xml:space="preserve"> REF _Ref199331390 \r \h </w:instrText>
      </w:r>
      <w:r>
        <w:fldChar w:fldCharType="separate"/>
      </w:r>
      <w:r w:rsidR="0061767A">
        <w:t>6.2.8.3</w:t>
      </w:r>
      <w:r>
        <w:fldChar w:fldCharType="end"/>
      </w:r>
      <w:r>
        <w:t xml:space="preserve"> and </w:t>
      </w:r>
      <w:r>
        <w:fldChar w:fldCharType="begin"/>
      </w:r>
      <w:r>
        <w:instrText xml:space="preserve"> REF _Ref199331393 \r \h </w:instrText>
      </w:r>
      <w:r>
        <w:fldChar w:fldCharType="separate"/>
      </w:r>
      <w:r w:rsidR="0061767A">
        <w:t>6.2.8.4</w:t>
      </w:r>
      <w:r>
        <w:fldChar w:fldCharType="end"/>
      </w:r>
      <w:r w:rsidR="00277A25">
        <w:t xml:space="preserve"> and if the report is Approved</w:t>
      </w:r>
      <w:r>
        <w:t>;</w:t>
      </w:r>
    </w:p>
    <w:p w14:paraId="6AD9584D" w14:textId="2051BC4A" w:rsidR="00410F24" w:rsidRDefault="00410F24" w:rsidP="00475846">
      <w:pPr>
        <w:pStyle w:val="SOWSubL1-ASDEFCON"/>
      </w:pPr>
      <w:r>
        <w:t xml:space="preserve">the strategy </w:t>
      </w:r>
      <w:r w:rsidR="00122484">
        <w:t xml:space="preserve">to address the Obsolescence issue that has been </w:t>
      </w:r>
      <w:r>
        <w:t>Approved by the Commonwealth Representative (if any); and</w:t>
      </w:r>
    </w:p>
    <w:p w14:paraId="795037AD" w14:textId="4A73EFC3" w:rsidR="00410F24" w:rsidRDefault="00410F24" w:rsidP="00475846">
      <w:pPr>
        <w:pStyle w:val="SOWSubL1-ASDEFCON"/>
      </w:pPr>
      <w:r>
        <w:t>whether any further action is required to be taken by the Contractor in relation to the Obsolescence issue</w:t>
      </w:r>
      <w:r w:rsidRPr="001E0569">
        <w:t>.</w:t>
      </w:r>
    </w:p>
    <w:p w14:paraId="27BF48D2" w14:textId="23428BF3" w:rsidR="00B722F0" w:rsidRPr="00CF32BF" w:rsidRDefault="00617DD7" w:rsidP="00E87BB1">
      <w:pPr>
        <w:pStyle w:val="SOWTL4-ASDEFCON"/>
      </w:pPr>
      <w:r w:rsidRPr="00CF32BF">
        <w:t xml:space="preserve">Except where otherwise catered for under the Contract (eg, for </w:t>
      </w:r>
      <w:r w:rsidR="00511804" w:rsidRPr="00CF32BF">
        <w:t xml:space="preserve">the </w:t>
      </w:r>
      <w:r w:rsidRPr="00CF32BF">
        <w:t>development of</w:t>
      </w:r>
      <w:r w:rsidR="00511FA2">
        <w:t xml:space="preserve"> an</w:t>
      </w:r>
      <w:r w:rsidRPr="00CF32BF">
        <w:t xml:space="preserve"> ECP), t</w:t>
      </w:r>
      <w:r w:rsidR="00B722F0" w:rsidRPr="00CF32BF">
        <w:t xml:space="preserve">he Contractor shall implement the Approved strategy pursuant to clause </w:t>
      </w:r>
      <w:r w:rsidR="00410F24">
        <w:fldChar w:fldCharType="begin"/>
      </w:r>
      <w:r w:rsidR="00410F24">
        <w:instrText xml:space="preserve"> REF _Ref320627256 \r \h </w:instrText>
      </w:r>
      <w:r w:rsidR="00410F24">
        <w:fldChar w:fldCharType="separate"/>
      </w:r>
      <w:r w:rsidR="0061767A">
        <w:t>6.2.8.7</w:t>
      </w:r>
      <w:r w:rsidR="00410F24">
        <w:fldChar w:fldCharType="end"/>
      </w:r>
      <w:r w:rsidR="00B722F0" w:rsidRPr="00CF32BF">
        <w:t xml:space="preserve"> </w:t>
      </w:r>
      <w:r w:rsidR="007628F3" w:rsidRPr="00CF32BF">
        <w:t>as an</w:t>
      </w:r>
      <w:r w:rsidR="00B722F0" w:rsidRPr="00CF32BF">
        <w:t xml:space="preserve"> S&amp;Q</w:t>
      </w:r>
      <w:r w:rsidR="007628F3" w:rsidRPr="00CF32BF">
        <w:t xml:space="preserve"> Service</w:t>
      </w:r>
      <w:r w:rsidR="00B722F0" w:rsidRPr="00CF32BF">
        <w:t>.</w:t>
      </w:r>
    </w:p>
    <w:p w14:paraId="70596200" w14:textId="77777777" w:rsidR="00B722F0" w:rsidRPr="00CF32BF" w:rsidRDefault="00B722F0" w:rsidP="00986F3B">
      <w:pPr>
        <w:pStyle w:val="SOWHL3-ASDEFCON"/>
      </w:pPr>
      <w:bookmarkStart w:id="57" w:name="_Ref232673542"/>
      <w:r w:rsidRPr="00CF32BF">
        <w:t>Disposal</w:t>
      </w:r>
      <w:bookmarkEnd w:id="57"/>
    </w:p>
    <w:p w14:paraId="30117F4E" w14:textId="45BD9BE3" w:rsidR="00B722F0" w:rsidRDefault="00B722F0" w:rsidP="00986F3B">
      <w:pPr>
        <w:pStyle w:val="NoteToDrafters-ASDEFCON"/>
      </w:pPr>
      <w:r w:rsidRPr="00CF32BF">
        <w:t xml:space="preserve">Note to drafters:  </w:t>
      </w:r>
      <w:r w:rsidR="0091745B">
        <w:t>R</w:t>
      </w:r>
      <w:r w:rsidR="004844D1">
        <w:t>efer</w:t>
      </w:r>
      <w:r w:rsidRPr="00CF32BF">
        <w:t xml:space="preserve"> to </w:t>
      </w:r>
      <w:r w:rsidR="002014CA">
        <w:t>the Disposal</w:t>
      </w:r>
      <w:r w:rsidR="0091745B">
        <w:t xml:space="preserve">s Handbook for </w:t>
      </w:r>
      <w:r w:rsidR="0091745B" w:rsidRPr="00CF32BF">
        <w:t>disposals</w:t>
      </w:r>
      <w:r w:rsidR="0091745B">
        <w:t xml:space="preserve"> policies</w:t>
      </w:r>
      <w:r w:rsidR="0091745B" w:rsidRPr="00CF32BF">
        <w:t xml:space="preserve"> </w:t>
      </w:r>
      <w:r w:rsidR="0091745B">
        <w:t xml:space="preserve">and </w:t>
      </w:r>
      <w:r w:rsidR="00481465" w:rsidRPr="00CF32BF">
        <w:t xml:space="preserve">processes </w:t>
      </w:r>
      <w:r w:rsidR="0091745B">
        <w:t>using the ERP</w:t>
      </w:r>
      <w:r w:rsidRPr="00CF32BF">
        <w:t>.</w:t>
      </w:r>
      <w:r w:rsidR="0091745B">
        <w:t xml:space="preserve">  Amend the clause below to identify relevant disposal processes</w:t>
      </w:r>
    </w:p>
    <w:p w14:paraId="2A4D9CFE" w14:textId="1693180B" w:rsidR="00B722F0" w:rsidRPr="00CF32BF" w:rsidRDefault="00B722F0" w:rsidP="00E87BB1">
      <w:pPr>
        <w:pStyle w:val="NoteToDrafters-ASDEFCON"/>
      </w:pPr>
      <w:r w:rsidRPr="00CF32BF">
        <w:t>Drafters should note that ASDEFCON</w:t>
      </w:r>
      <w:r w:rsidR="00A5522A">
        <w:t xml:space="preserve"> materiel acquisition templates require</w:t>
      </w:r>
      <w:r w:rsidRPr="00CF32BF">
        <w:t xml:space="preserve"> the acquisition contractor to develop a </w:t>
      </w:r>
      <w:r w:rsidR="00B732E7" w:rsidRPr="00CF32BF">
        <w:t>Disposal Plan</w:t>
      </w:r>
      <w:r w:rsidRPr="00CF32BF">
        <w:t xml:space="preserve"> or a set of Disposal Requirements.  </w:t>
      </w:r>
      <w:r w:rsidR="00992A39">
        <w:t xml:space="preserve">Such information may need to be provided to the tenderers / Contractor.  </w:t>
      </w:r>
      <w:r w:rsidRPr="00CF32BF">
        <w:t xml:space="preserve">Drafters </w:t>
      </w:r>
      <w:r w:rsidR="00992A39">
        <w:t>may update the following clause if the Contractor is to ‘further develop’ a Disposal Plan delivered from acquisition.</w:t>
      </w:r>
    </w:p>
    <w:p w14:paraId="7E8C84F3" w14:textId="77777777" w:rsidR="00355307" w:rsidRPr="00CF32BF" w:rsidRDefault="00355307" w:rsidP="00E87BB1">
      <w:pPr>
        <w:pStyle w:val="SOWTL4-ASDEFCON"/>
      </w:pPr>
      <w:r w:rsidRPr="00CF32BF">
        <w:t>The Contractor shall develop, deliver</w:t>
      </w:r>
      <w:r w:rsidR="00185665" w:rsidRPr="00CF32BF">
        <w:t xml:space="preserve"> and update a </w:t>
      </w:r>
      <w:r w:rsidR="00B732E7" w:rsidRPr="00CF32BF">
        <w:t>Disposal Plan</w:t>
      </w:r>
      <w:r w:rsidRPr="00CF32BF">
        <w:t xml:space="preserve"> in acc</w:t>
      </w:r>
      <w:r w:rsidR="00030C08" w:rsidRPr="00CF32BF">
        <w:t>ordance with CDRL Line Number SUP-3</w:t>
      </w:r>
      <w:r w:rsidRPr="00CF32BF">
        <w:t>00.</w:t>
      </w:r>
    </w:p>
    <w:p w14:paraId="6FD565D2" w14:textId="60CE72A0" w:rsidR="00B722F0" w:rsidRPr="00CF32BF" w:rsidRDefault="00552F97" w:rsidP="00E87BB1">
      <w:pPr>
        <w:pStyle w:val="SOWTL4-ASDEFCON"/>
      </w:pPr>
      <w:r w:rsidRPr="00CF32BF">
        <w:t>When Commonwealth-owned Stock Items need to be considered for disposal, t</w:t>
      </w:r>
      <w:r w:rsidR="00B722F0" w:rsidRPr="00CF32BF">
        <w:t>he Contractor shall provide a disposal recommendation to the Commonwealth Representative</w:t>
      </w:r>
      <w:r w:rsidR="00E72DB3" w:rsidRPr="00CF32BF">
        <w:t xml:space="preserve">, which accords with the </w:t>
      </w:r>
      <w:r w:rsidRPr="00CF32BF">
        <w:t xml:space="preserve">Approved </w:t>
      </w:r>
      <w:r w:rsidR="00B732E7" w:rsidRPr="00CF32BF">
        <w:t>Disposal Plan</w:t>
      </w:r>
      <w:r w:rsidRPr="00CF32BF">
        <w:t xml:space="preserve">, or if not addressed in the Approved </w:t>
      </w:r>
      <w:r w:rsidR="00B732E7" w:rsidRPr="00CF32BF">
        <w:t>Disposal Plan</w:t>
      </w:r>
      <w:r w:rsidRPr="00CF32BF">
        <w:t>, the</w:t>
      </w:r>
      <w:r w:rsidR="00C102B7" w:rsidRPr="00CF32BF">
        <w:t xml:space="preserve"> </w:t>
      </w:r>
      <w:r w:rsidR="00481465" w:rsidRPr="00CF32BF">
        <w:t xml:space="preserve">disposal directive issued by the designated </w:t>
      </w:r>
      <w:r w:rsidR="00EB76D7">
        <w:t>Disposal M</w:t>
      </w:r>
      <w:r w:rsidR="00481465" w:rsidRPr="00CF32BF">
        <w:t>anager and</w:t>
      </w:r>
      <w:r w:rsidRPr="00CF32BF">
        <w:t xml:space="preserve"> </w:t>
      </w:r>
      <w:r w:rsidR="00E72DB3" w:rsidRPr="00CF32BF">
        <w:t xml:space="preserve">disposal requirements of the </w:t>
      </w:r>
      <w:r w:rsidR="0091745B">
        <w:t>Disposals Handbook</w:t>
      </w:r>
      <w:r w:rsidR="00B722F0" w:rsidRPr="00CF32BF">
        <w:t>.</w:t>
      </w:r>
    </w:p>
    <w:p w14:paraId="68B019C1" w14:textId="77777777" w:rsidR="00B722F0" w:rsidRPr="00CF32BF" w:rsidRDefault="00B722F0" w:rsidP="00E87BB1">
      <w:pPr>
        <w:pStyle w:val="SOWTL4-ASDEFCON"/>
      </w:pPr>
      <w:bookmarkStart w:id="58" w:name="_Ref42577750"/>
      <w:r w:rsidRPr="00CF32BF">
        <w:t xml:space="preserve">The Commonwealth Representative may request the Contractor to administer the disposal of </w:t>
      </w:r>
      <w:r w:rsidR="007628F3" w:rsidRPr="00CF32BF">
        <w:t>Stock I</w:t>
      </w:r>
      <w:r w:rsidRPr="00CF32BF">
        <w:t>tems where the Commonwealth Representative has agreed with the Contractor's disposal recommendation.</w:t>
      </w:r>
      <w:bookmarkEnd w:id="58"/>
    </w:p>
    <w:p w14:paraId="46D8F3AE" w14:textId="4C3E7D80" w:rsidR="00B722F0" w:rsidRPr="00CF32BF" w:rsidRDefault="00B722F0" w:rsidP="00E87BB1">
      <w:pPr>
        <w:pStyle w:val="SOWTL4-ASDEFCON"/>
      </w:pPr>
      <w:r w:rsidRPr="00CF32BF">
        <w:t xml:space="preserve">Subject to clause </w:t>
      </w:r>
      <w:r w:rsidR="009100F8" w:rsidRPr="00CF32BF">
        <w:t>3.9</w:t>
      </w:r>
      <w:r w:rsidRPr="00CF32BF">
        <w:t xml:space="preserve"> of the </w:t>
      </w:r>
      <w:r w:rsidR="00355307" w:rsidRPr="00CF32BF">
        <w:t>COC</w:t>
      </w:r>
      <w:r w:rsidRPr="00CF32BF">
        <w:t xml:space="preserve">, the Contractor shall implement the Approved disposal recommendation pursuant to clause </w:t>
      </w:r>
      <w:r w:rsidRPr="00CF32BF">
        <w:fldChar w:fldCharType="begin"/>
      </w:r>
      <w:r w:rsidRPr="00CF32BF">
        <w:instrText xml:space="preserve"> REF _Ref42577750 \r \h </w:instrText>
      </w:r>
      <w:r w:rsidRPr="00CF32BF">
        <w:fldChar w:fldCharType="separate"/>
      </w:r>
      <w:r w:rsidR="0061767A">
        <w:t>6.2.9.3</w:t>
      </w:r>
      <w:r w:rsidRPr="00CF32BF">
        <w:fldChar w:fldCharType="end"/>
      </w:r>
      <w:r w:rsidRPr="00CF32BF">
        <w:t xml:space="preserve"> </w:t>
      </w:r>
      <w:r w:rsidR="007628F3" w:rsidRPr="00CF32BF">
        <w:t xml:space="preserve">as an </w:t>
      </w:r>
      <w:r w:rsidRPr="00CF32BF">
        <w:t>S&amp;Q</w:t>
      </w:r>
      <w:r w:rsidR="007628F3" w:rsidRPr="00CF32BF">
        <w:t xml:space="preserve"> Service</w:t>
      </w:r>
      <w:r w:rsidRPr="00CF32BF">
        <w:t>.</w:t>
      </w:r>
    </w:p>
    <w:p w14:paraId="0C0929A3" w14:textId="77777777" w:rsidR="00B722F0" w:rsidRPr="00CF32BF" w:rsidRDefault="00B722F0" w:rsidP="00E87BB1">
      <w:pPr>
        <w:pStyle w:val="SOWTL4-ASDEFCON"/>
      </w:pPr>
      <w:r w:rsidRPr="00CF32BF">
        <w:t xml:space="preserve">The Contractor shall inspect Commonwealth-owned Stock </w:t>
      </w:r>
      <w:r w:rsidR="007628F3" w:rsidRPr="00CF32BF">
        <w:t>I</w:t>
      </w:r>
      <w:r w:rsidRPr="00CF32BF">
        <w:t xml:space="preserve">tems, which have been sentenced for disposal, to see whether any </w:t>
      </w:r>
      <w:r w:rsidR="007628F3" w:rsidRPr="00CF32BF">
        <w:t>of the Stock I</w:t>
      </w:r>
      <w:r w:rsidRPr="00CF32BF">
        <w:t>tems can be disassembled and any parts be used in a recycling</w:t>
      </w:r>
      <w:r w:rsidR="00BC5EB8">
        <w:t xml:space="preserve"> </w:t>
      </w:r>
      <w:r w:rsidRPr="00CF32BF">
        <w:t>/ reuse program.</w:t>
      </w:r>
    </w:p>
    <w:p w14:paraId="568F1A5F" w14:textId="50952411" w:rsidR="009A525F" w:rsidRPr="00CF32BF" w:rsidRDefault="009A525F" w:rsidP="00E87BB1">
      <w:pPr>
        <w:pStyle w:val="NoteToDrafters-ASDEFCON"/>
      </w:pPr>
      <w:r w:rsidRPr="00CF32BF">
        <w:t>Note to drafters</w:t>
      </w:r>
      <w:r w:rsidR="002B00FE" w:rsidRPr="00CF32BF">
        <w:t>:</w:t>
      </w:r>
      <w:r w:rsidR="00CF32BF" w:rsidRPr="00CF32BF">
        <w:t xml:space="preserve"> </w:t>
      </w:r>
      <w:r w:rsidRPr="00CF32BF">
        <w:t xml:space="preserve"> Select the applicable disposal record in the following clause.  If </w:t>
      </w:r>
      <w:r w:rsidR="00481465" w:rsidRPr="00CF32BF">
        <w:t>DSD-SUP-</w:t>
      </w:r>
      <w:r w:rsidR="00DC3D0C">
        <w:t>DESCM</w:t>
      </w:r>
      <w:r w:rsidR="002014CA" w:rsidRPr="00CF32BF">
        <w:t xml:space="preserve"> </w:t>
      </w:r>
      <w:r w:rsidR="00481465" w:rsidRPr="00CF32BF">
        <w:t xml:space="preserve">is included in the draft Contract </w:t>
      </w:r>
      <w:r w:rsidRPr="00CF32BF">
        <w:t xml:space="preserve">and </w:t>
      </w:r>
      <w:r w:rsidR="00481465" w:rsidRPr="00CF32BF">
        <w:t xml:space="preserve">the Contractor </w:t>
      </w:r>
      <w:r w:rsidR="008E2788">
        <w:t>will</w:t>
      </w:r>
      <w:r w:rsidR="00481465" w:rsidRPr="00CF32BF">
        <w:t xml:space="preserve"> </w:t>
      </w:r>
      <w:r w:rsidRPr="00CF32BF">
        <w:t>h</w:t>
      </w:r>
      <w:r w:rsidR="00481465" w:rsidRPr="00CF32BF">
        <w:t>ave</w:t>
      </w:r>
      <w:r w:rsidRPr="00CF32BF">
        <w:t xml:space="preserve"> a Disposal </w:t>
      </w:r>
      <w:r w:rsidR="008E2788">
        <w:t xml:space="preserve">Manager role </w:t>
      </w:r>
      <w:r w:rsidR="00511FA2">
        <w:t>in ERP</w:t>
      </w:r>
      <w:r w:rsidR="008E2788">
        <w:t>, select the ERP option</w:t>
      </w:r>
      <w:r w:rsidRPr="00CF32BF">
        <w:t xml:space="preserve">, otherwise </w:t>
      </w:r>
      <w:r w:rsidR="00481465" w:rsidRPr="00CF32BF">
        <w:t xml:space="preserve">select the </w:t>
      </w:r>
      <w:r w:rsidR="004A3DFF">
        <w:t xml:space="preserve">separate </w:t>
      </w:r>
      <w:r w:rsidR="00481465" w:rsidRPr="00CF32BF">
        <w:t>disposal register.</w:t>
      </w:r>
      <w:r w:rsidR="00940D8E">
        <w:t xml:space="preserve">  If </w:t>
      </w:r>
      <w:r w:rsidR="004A3DFF">
        <w:t xml:space="preserve">a </w:t>
      </w:r>
      <w:r w:rsidR="00511FA2">
        <w:t xml:space="preserve">separate disposal </w:t>
      </w:r>
      <w:r w:rsidR="008E2788">
        <w:t>register</w:t>
      </w:r>
      <w:r w:rsidR="00511FA2">
        <w:t xml:space="preserve"> is not required</w:t>
      </w:r>
      <w:r w:rsidR="00940D8E">
        <w:t xml:space="preserve">, then the second sentence </w:t>
      </w:r>
      <w:r w:rsidR="00511FA2">
        <w:t xml:space="preserve">should </w:t>
      </w:r>
      <w:r w:rsidR="00940D8E">
        <w:t>be deleted</w:t>
      </w:r>
      <w:r w:rsidR="00004E2B">
        <w:t>.</w:t>
      </w:r>
    </w:p>
    <w:p w14:paraId="4AF38547" w14:textId="049580C3" w:rsidR="00B722F0" w:rsidRPr="00CF32BF" w:rsidRDefault="00B722F0" w:rsidP="00E87BB1">
      <w:pPr>
        <w:pStyle w:val="SOWTL4-ASDEFCON"/>
      </w:pPr>
      <w:r w:rsidRPr="00CF32BF">
        <w:t xml:space="preserve">The Contractor shall </w:t>
      </w:r>
      <w:r w:rsidR="009A525F" w:rsidRPr="00CF32BF">
        <w:t xml:space="preserve">[… </w:t>
      </w:r>
      <w:r w:rsidRPr="00CF32BF">
        <w:t>maintain a disposal register</w:t>
      </w:r>
      <w:r w:rsidR="009A525F" w:rsidRPr="00CF32BF">
        <w:t xml:space="preserve"> / </w:t>
      </w:r>
      <w:r w:rsidR="009A525F" w:rsidRPr="00716AA9">
        <w:t>update disposal records</w:t>
      </w:r>
      <w:r w:rsidR="009A525F" w:rsidRPr="00CF32BF">
        <w:t xml:space="preserve"> </w:t>
      </w:r>
      <w:r w:rsidR="009F5051">
        <w:t>within ERP</w:t>
      </w:r>
      <w:r w:rsidR="009A525F" w:rsidRPr="00CF32BF">
        <w:t>…]</w:t>
      </w:r>
      <w:r w:rsidRPr="00CF32BF">
        <w:t xml:space="preserve">, </w:t>
      </w:r>
      <w:r w:rsidR="009A525F" w:rsidRPr="00CF32BF">
        <w:t>to record</w:t>
      </w:r>
      <w:r w:rsidR="001E1842" w:rsidRPr="00CF32BF">
        <w:t xml:space="preserve"> the details of</w:t>
      </w:r>
      <w:r w:rsidRPr="00CF32BF">
        <w:t xml:space="preserve"> all Commonwealth-owned Stock </w:t>
      </w:r>
      <w:r w:rsidR="007628F3" w:rsidRPr="00CF32BF">
        <w:t>I</w:t>
      </w:r>
      <w:r w:rsidRPr="00CF32BF">
        <w:t>tems (excluding Non</w:t>
      </w:r>
      <w:r w:rsidRPr="00CF32BF">
        <w:noBreakHyphen/>
        <w:t>RIs) for which the administration of the disposal has been conducted by the Contractor.</w:t>
      </w:r>
      <w:r w:rsidR="00D726D6">
        <w:t xml:space="preserve"> </w:t>
      </w:r>
      <w:r w:rsidR="00D726D6" w:rsidRPr="00272261">
        <w:t>The Contractor shall provide the Commonwealth Representative with access to the disposal register promptly upon request.</w:t>
      </w:r>
    </w:p>
    <w:p w14:paraId="7B4CDBAB" w14:textId="77777777" w:rsidR="00B722F0" w:rsidRPr="00CF32BF" w:rsidRDefault="00B722F0" w:rsidP="00986F3B">
      <w:pPr>
        <w:pStyle w:val="SOWHL3-ASDEFCON"/>
      </w:pPr>
      <w:bookmarkStart w:id="59" w:name="_Ref232673548"/>
      <w:r w:rsidRPr="00CF32BF">
        <w:t>Support System Supportability Analysis</w:t>
      </w:r>
      <w:bookmarkEnd w:id="59"/>
    </w:p>
    <w:p w14:paraId="4E941805" w14:textId="79831F0A" w:rsidR="00B722F0" w:rsidRPr="00CF32BF" w:rsidRDefault="00B722F0" w:rsidP="00E87BB1">
      <w:pPr>
        <w:pStyle w:val="NoteToDrafters-ASDEFCON"/>
      </w:pPr>
      <w:bookmarkStart w:id="60" w:name="_Ref42573844"/>
      <w:r w:rsidRPr="00CF32BF">
        <w:t xml:space="preserve">Note to drafters:  Amend the </w:t>
      </w:r>
      <w:r w:rsidR="00511FA2" w:rsidRPr="00CF32BF">
        <w:t xml:space="preserve">following clause to </w:t>
      </w:r>
      <w:r w:rsidR="00511FA2">
        <w:t xml:space="preserve">define </w:t>
      </w:r>
      <w:r w:rsidR="004D79BC">
        <w:t>any</w:t>
      </w:r>
      <w:r w:rsidR="00511FA2">
        <w:t xml:space="preserve"> on-going</w:t>
      </w:r>
      <w:r w:rsidRPr="00CF32BF">
        <w:t xml:space="preserve"> Supportability analysis activities</w:t>
      </w:r>
      <w:r w:rsidR="00511FA2" w:rsidRPr="00511FA2">
        <w:t xml:space="preserve"> </w:t>
      </w:r>
      <w:r w:rsidR="00511FA2">
        <w:t>required under the Contract</w:t>
      </w:r>
      <w:r w:rsidRPr="00CF32BF">
        <w:t xml:space="preserve">.  If there are no proposed Supportability analysis activities, </w:t>
      </w:r>
      <w:r w:rsidR="00511FA2">
        <w:t>replace</w:t>
      </w:r>
      <w:r w:rsidR="00511FA2" w:rsidRPr="00CF32BF">
        <w:t xml:space="preserve"> </w:t>
      </w:r>
      <w:r w:rsidRPr="00CF32BF">
        <w:t xml:space="preserve">the following clauses with </w:t>
      </w:r>
      <w:r w:rsidR="0053583D" w:rsidRPr="00CF32BF">
        <w:t xml:space="preserve">a single </w:t>
      </w:r>
      <w:r w:rsidRPr="00CF32BF">
        <w:t>‘Not used’.</w:t>
      </w:r>
    </w:p>
    <w:p w14:paraId="226A5D0C" w14:textId="77777777" w:rsidR="00B722F0" w:rsidRPr="00CF32BF" w:rsidRDefault="00B722F0" w:rsidP="00E87BB1">
      <w:pPr>
        <w:pStyle w:val="SOWTL4-ASDEFCON"/>
      </w:pPr>
      <w:bookmarkStart w:id="61" w:name="_Ref42578313"/>
      <w:r w:rsidRPr="00CF32BF">
        <w:t xml:space="preserve">The Contractor shall conduct monitoring and analysis of the following elements of the Support System for each of the Stock </w:t>
      </w:r>
      <w:r w:rsidR="007628F3" w:rsidRPr="00CF32BF">
        <w:t>I</w:t>
      </w:r>
      <w:r w:rsidRPr="00CF32BF">
        <w:t>tems listed at Annex A to the SOW:</w:t>
      </w:r>
      <w:bookmarkEnd w:id="60"/>
      <w:bookmarkEnd w:id="61"/>
    </w:p>
    <w:p w14:paraId="6580580B" w14:textId="77777777" w:rsidR="00B722F0" w:rsidRPr="00CF32BF" w:rsidRDefault="00B722F0" w:rsidP="002B7795">
      <w:pPr>
        <w:pStyle w:val="SOWSubL1-ASDEFCON"/>
      </w:pPr>
      <w:r w:rsidRPr="00CF32BF">
        <w:t>for RIs, TAT; and</w:t>
      </w:r>
    </w:p>
    <w:p w14:paraId="07BE912A" w14:textId="77777777" w:rsidR="00B722F0" w:rsidRPr="00CF32BF" w:rsidRDefault="00B722F0" w:rsidP="00E87BB1">
      <w:pPr>
        <w:pStyle w:val="SOWSubL1-ASDEFCON"/>
      </w:pPr>
      <w:r w:rsidRPr="00CF32BF">
        <w:t>for Non</w:t>
      </w:r>
      <w:r w:rsidRPr="00CF32BF">
        <w:noBreakHyphen/>
        <w:t xml:space="preserve">RIs, </w:t>
      </w:r>
      <w:r w:rsidR="007706BC" w:rsidRPr="00CF32BF">
        <w:t>delivery lead t</w:t>
      </w:r>
      <w:r w:rsidRPr="00CF32BF">
        <w:t>imes</w:t>
      </w:r>
      <w:r w:rsidR="00146329" w:rsidRPr="00CF32BF">
        <w:t xml:space="preserve"> and </w:t>
      </w:r>
      <w:r w:rsidR="0090484B" w:rsidRPr="00CF32BF">
        <w:t xml:space="preserve">Stock Item </w:t>
      </w:r>
      <w:r w:rsidR="00146329" w:rsidRPr="00CF32BF">
        <w:t xml:space="preserve">outages at the Contractor’s in-country </w:t>
      </w:r>
      <w:r w:rsidR="008F74A0" w:rsidRPr="00CF32BF">
        <w:t>W</w:t>
      </w:r>
      <w:r w:rsidR="00146329" w:rsidRPr="00CF32BF">
        <w:t>arehouse(s)</w:t>
      </w:r>
      <w:r w:rsidRPr="00CF32BF">
        <w:t>.</w:t>
      </w:r>
    </w:p>
    <w:p w14:paraId="34D3B2B4" w14:textId="7806D6A1" w:rsidR="00B722F0" w:rsidRPr="00CF32BF" w:rsidRDefault="00B722F0" w:rsidP="00E87BB1">
      <w:pPr>
        <w:pStyle w:val="SOWTL4-ASDEFCON"/>
      </w:pPr>
      <w:bookmarkStart w:id="62" w:name="_Ref42578266"/>
      <w:r w:rsidRPr="00CF32BF">
        <w:t xml:space="preserve">The Contractor shall </w:t>
      </w:r>
      <w:r w:rsidR="00C831C1" w:rsidRPr="00CF32BF">
        <w:t xml:space="preserve">notify </w:t>
      </w:r>
      <w:r w:rsidRPr="00CF32BF">
        <w:t xml:space="preserve">the Commonwealth Representative of any issues or risks identified pursuant to clause </w:t>
      </w:r>
      <w:r w:rsidRPr="00CF32BF">
        <w:fldChar w:fldCharType="begin"/>
      </w:r>
      <w:r w:rsidRPr="00CF32BF">
        <w:instrText xml:space="preserve"> REF _Ref42578313 \r \h </w:instrText>
      </w:r>
      <w:r w:rsidRPr="00CF32BF">
        <w:fldChar w:fldCharType="separate"/>
      </w:r>
      <w:r w:rsidR="0061767A">
        <w:t>6.2.10.1</w:t>
      </w:r>
      <w:r w:rsidRPr="00CF32BF">
        <w:fldChar w:fldCharType="end"/>
      </w:r>
      <w:r w:rsidRPr="00CF32BF">
        <w:t>, along with the Contractor’s recommendation for addressing the issues and risks.</w:t>
      </w:r>
      <w:bookmarkEnd w:id="62"/>
    </w:p>
    <w:p w14:paraId="387B70F1" w14:textId="6E50F6CC" w:rsidR="00C831C1" w:rsidRPr="00CF32BF" w:rsidRDefault="00B722F0" w:rsidP="00E87BB1">
      <w:pPr>
        <w:pStyle w:val="SOWTL4-ASDEFCON"/>
      </w:pPr>
      <w:r w:rsidRPr="00CF32BF">
        <w:t xml:space="preserve">The Contractor shall implement the Approved recommendation </w:t>
      </w:r>
      <w:r w:rsidR="00935B05" w:rsidRPr="00CF32BF">
        <w:t xml:space="preserve">under </w:t>
      </w:r>
      <w:r w:rsidRPr="00CF32BF">
        <w:t xml:space="preserve">clause </w:t>
      </w:r>
      <w:r w:rsidRPr="00CF32BF">
        <w:fldChar w:fldCharType="begin"/>
      </w:r>
      <w:r w:rsidRPr="00CF32BF">
        <w:instrText xml:space="preserve"> REF _Ref42578266 \r \h </w:instrText>
      </w:r>
      <w:r w:rsidRPr="00CF32BF">
        <w:fldChar w:fldCharType="separate"/>
      </w:r>
      <w:r w:rsidR="0061767A">
        <w:t>6.2.10.2</w:t>
      </w:r>
      <w:r w:rsidRPr="00CF32BF">
        <w:fldChar w:fldCharType="end"/>
      </w:r>
      <w:r w:rsidR="00C831C1" w:rsidRPr="00CF32BF">
        <w:t>:</w:t>
      </w:r>
    </w:p>
    <w:p w14:paraId="72A8A750" w14:textId="77777777" w:rsidR="00C831C1" w:rsidRPr="00CF32BF" w:rsidRDefault="00935B05" w:rsidP="002B7795">
      <w:pPr>
        <w:pStyle w:val="SOWSubL1-ASDEFCON"/>
      </w:pPr>
      <w:r w:rsidRPr="00CF32BF">
        <w:t>within the Recurring Services Fee, for those issues or risks that are provided for elsewhere in the Contract;</w:t>
      </w:r>
    </w:p>
    <w:p w14:paraId="4B279921" w14:textId="77777777" w:rsidR="00C831C1" w:rsidRPr="00CF32BF" w:rsidRDefault="00935B05" w:rsidP="00E87BB1">
      <w:pPr>
        <w:pStyle w:val="SOWSubL1-ASDEFCON"/>
      </w:pPr>
      <w:r w:rsidRPr="00CF32BF">
        <w:t>as an S&amp;Q Service, for those issues or risks that are not provided for elsewhere in the Contract and in the opinion of the Commonwealth Representative were beyond the reasonable control of the Contractor; or</w:t>
      </w:r>
    </w:p>
    <w:p w14:paraId="7A613038" w14:textId="4F4295FB" w:rsidR="00B722F0" w:rsidRPr="00CF32BF" w:rsidRDefault="00935B05" w:rsidP="00FB00FD">
      <w:pPr>
        <w:pStyle w:val="SOWSubL1-ASDEFCON"/>
      </w:pPr>
      <w:r w:rsidRPr="00CF32BF">
        <w:t>at no additional cost to the Commonwealth for any issues or risks that are not covered by subclause a or b above.</w:t>
      </w:r>
    </w:p>
    <w:sectPr w:rsidR="00B722F0" w:rsidRPr="00CF32BF" w:rsidSect="00215C81">
      <w:headerReference w:type="default" r:id="rId12"/>
      <w:footerReference w:type="default" r:id="rId13"/>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8C6F9" w14:textId="77777777" w:rsidR="000E4D96" w:rsidRDefault="000E4D96">
      <w:r>
        <w:separator/>
      </w:r>
    </w:p>
  </w:endnote>
  <w:endnote w:type="continuationSeparator" w:id="0">
    <w:p w14:paraId="7354B145" w14:textId="77777777" w:rsidR="000E4D96" w:rsidRDefault="000E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A7446" w14:textId="725E0F23" w:rsidR="00FD5C85" w:rsidRDefault="00FD5C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767A">
      <w:rPr>
        <w:rStyle w:val="PageNumber"/>
        <w:noProof/>
      </w:rPr>
      <w:t>ii</w:t>
    </w:r>
    <w:r>
      <w:rPr>
        <w:rStyle w:val="PageNumber"/>
      </w:rPr>
      <w:fldChar w:fldCharType="end"/>
    </w:r>
  </w:p>
  <w:p w14:paraId="7D0B6C94" w14:textId="77777777" w:rsidR="00FD5C85" w:rsidRDefault="00FD5C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D5C85" w14:paraId="21D4A47D" w14:textId="77777777" w:rsidTr="00A21E4F">
      <w:tc>
        <w:tcPr>
          <w:tcW w:w="2500" w:type="pct"/>
        </w:tcPr>
        <w:p w14:paraId="616C34A1" w14:textId="40FC1BAC" w:rsidR="00FD5C85" w:rsidRDefault="00FD5C85" w:rsidP="00A21E4F">
          <w:pPr>
            <w:pStyle w:val="ASDEFCONHeaderFooterLeft"/>
          </w:pPr>
          <w:r>
            <w:fldChar w:fldCharType="begin"/>
          </w:r>
          <w:r>
            <w:instrText xml:space="preserve"> DOCPROPERTY Footer_Left </w:instrText>
          </w:r>
          <w:r>
            <w:fldChar w:fldCharType="end"/>
          </w:r>
        </w:p>
      </w:tc>
      <w:tc>
        <w:tcPr>
          <w:tcW w:w="2500" w:type="pct"/>
        </w:tcPr>
        <w:p w14:paraId="0F2BE3F3" w14:textId="2DA6ED6C" w:rsidR="00FD5C85" w:rsidRPr="00A21E4F" w:rsidRDefault="00FD5C85" w:rsidP="00A21E4F">
          <w:pPr>
            <w:pStyle w:val="ASDEFCONHeaderFooterRight"/>
            <w:rPr>
              <w:szCs w:val="16"/>
            </w:rPr>
          </w:pPr>
          <w:r w:rsidRPr="00A21E4F">
            <w:rPr>
              <w:rStyle w:val="PageNumber"/>
              <w:color w:val="auto"/>
              <w:szCs w:val="16"/>
            </w:rPr>
            <w:fldChar w:fldCharType="begin"/>
          </w:r>
          <w:r w:rsidRPr="00A21E4F">
            <w:rPr>
              <w:rStyle w:val="PageNumber"/>
              <w:color w:val="auto"/>
              <w:szCs w:val="16"/>
            </w:rPr>
            <w:instrText xml:space="preserve"> PAGE </w:instrText>
          </w:r>
          <w:r w:rsidRPr="00A21E4F">
            <w:rPr>
              <w:rStyle w:val="PageNumber"/>
              <w:color w:val="auto"/>
              <w:szCs w:val="16"/>
            </w:rPr>
            <w:fldChar w:fldCharType="separate"/>
          </w:r>
          <w:r w:rsidR="0061767A">
            <w:rPr>
              <w:rStyle w:val="PageNumber"/>
              <w:noProof/>
              <w:color w:val="auto"/>
              <w:szCs w:val="16"/>
            </w:rPr>
            <w:t>i</w:t>
          </w:r>
          <w:r w:rsidRPr="00A21E4F">
            <w:rPr>
              <w:rStyle w:val="PageNumber"/>
              <w:color w:val="auto"/>
              <w:szCs w:val="16"/>
            </w:rPr>
            <w:fldChar w:fldCharType="end"/>
          </w:r>
        </w:p>
      </w:tc>
    </w:tr>
    <w:tr w:rsidR="00FD5C85" w14:paraId="0E51B274" w14:textId="77777777" w:rsidTr="00A21E4F">
      <w:tc>
        <w:tcPr>
          <w:tcW w:w="5000" w:type="pct"/>
          <w:gridSpan w:val="2"/>
        </w:tcPr>
        <w:p w14:paraId="75B726A0" w14:textId="479E46B6" w:rsidR="00FD5C85" w:rsidRDefault="00FD5C85" w:rsidP="000345D4">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61767A">
            <w:rPr>
              <w:b w:val="0"/>
              <w:szCs w:val="20"/>
            </w:rPr>
            <w:t>OFFICIAL</w:t>
          </w:r>
          <w:r>
            <w:rPr>
              <w:b w:val="0"/>
              <w:szCs w:val="20"/>
            </w:rPr>
            <w:fldChar w:fldCharType="end"/>
          </w:r>
        </w:p>
      </w:tc>
    </w:tr>
  </w:tbl>
  <w:p w14:paraId="6F37B606" w14:textId="77777777" w:rsidR="00FD5C85" w:rsidRPr="00A21E4F" w:rsidRDefault="00FD5C85" w:rsidP="00A21E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D5C85" w14:paraId="493706C4" w14:textId="77777777" w:rsidTr="00A21E4F">
      <w:tc>
        <w:tcPr>
          <w:tcW w:w="2500" w:type="pct"/>
        </w:tcPr>
        <w:p w14:paraId="4CE63BB5" w14:textId="2C42E158" w:rsidR="00FD5C85" w:rsidRDefault="00FD5C85" w:rsidP="00A21E4F">
          <w:pPr>
            <w:pStyle w:val="ASDEFCONHeaderFooterLeft"/>
          </w:pPr>
          <w:r>
            <w:fldChar w:fldCharType="begin"/>
          </w:r>
          <w:r>
            <w:instrText xml:space="preserve"> DOCPROPERTY Footer_Left </w:instrText>
          </w:r>
          <w:r>
            <w:fldChar w:fldCharType="end"/>
          </w:r>
        </w:p>
      </w:tc>
      <w:tc>
        <w:tcPr>
          <w:tcW w:w="2500" w:type="pct"/>
        </w:tcPr>
        <w:p w14:paraId="378D77BB" w14:textId="4C9772E9" w:rsidR="00FD5C85" w:rsidRPr="00A21E4F" w:rsidRDefault="00FD5C85" w:rsidP="00A21E4F">
          <w:pPr>
            <w:pStyle w:val="ASDEFCONHeaderFooterRight"/>
            <w:rPr>
              <w:szCs w:val="16"/>
            </w:rPr>
          </w:pPr>
          <w:r w:rsidRPr="00A21E4F">
            <w:rPr>
              <w:rStyle w:val="PageNumber"/>
              <w:color w:val="auto"/>
              <w:szCs w:val="16"/>
            </w:rPr>
            <w:fldChar w:fldCharType="begin"/>
          </w:r>
          <w:r w:rsidRPr="00A21E4F">
            <w:rPr>
              <w:rStyle w:val="PageNumber"/>
              <w:color w:val="auto"/>
              <w:szCs w:val="16"/>
            </w:rPr>
            <w:instrText xml:space="preserve"> PAGE </w:instrText>
          </w:r>
          <w:r w:rsidRPr="00A21E4F">
            <w:rPr>
              <w:rStyle w:val="PageNumber"/>
              <w:color w:val="auto"/>
              <w:szCs w:val="16"/>
            </w:rPr>
            <w:fldChar w:fldCharType="separate"/>
          </w:r>
          <w:r w:rsidR="0061767A">
            <w:rPr>
              <w:rStyle w:val="PageNumber"/>
              <w:noProof/>
              <w:color w:val="auto"/>
              <w:szCs w:val="16"/>
            </w:rPr>
            <w:t>2</w:t>
          </w:r>
          <w:r w:rsidRPr="00A21E4F">
            <w:rPr>
              <w:rStyle w:val="PageNumber"/>
              <w:color w:val="auto"/>
              <w:szCs w:val="16"/>
            </w:rPr>
            <w:fldChar w:fldCharType="end"/>
          </w:r>
        </w:p>
      </w:tc>
    </w:tr>
    <w:tr w:rsidR="00FD5C85" w14:paraId="55264F87" w14:textId="77777777" w:rsidTr="00A21E4F">
      <w:tc>
        <w:tcPr>
          <w:tcW w:w="5000" w:type="pct"/>
          <w:gridSpan w:val="2"/>
        </w:tcPr>
        <w:p w14:paraId="5F0B7221" w14:textId="13F74D76" w:rsidR="00FD5C85" w:rsidRDefault="00FD5C85" w:rsidP="000345D4">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61767A">
            <w:rPr>
              <w:b w:val="0"/>
              <w:szCs w:val="20"/>
            </w:rPr>
            <w:t>OFFICIAL</w:t>
          </w:r>
          <w:r>
            <w:rPr>
              <w:b w:val="0"/>
              <w:szCs w:val="20"/>
            </w:rPr>
            <w:fldChar w:fldCharType="end"/>
          </w:r>
        </w:p>
      </w:tc>
    </w:tr>
  </w:tbl>
  <w:p w14:paraId="39C5CB54" w14:textId="77777777" w:rsidR="00FD5C85" w:rsidRPr="00A21E4F" w:rsidRDefault="00FD5C85" w:rsidP="00A21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35E28" w14:textId="77777777" w:rsidR="000E4D96" w:rsidRDefault="000E4D96">
      <w:r>
        <w:separator/>
      </w:r>
    </w:p>
  </w:footnote>
  <w:footnote w:type="continuationSeparator" w:id="0">
    <w:p w14:paraId="6A9C013E" w14:textId="77777777" w:rsidR="000E4D96" w:rsidRDefault="000E4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D5C85" w14:paraId="1ED614E7" w14:textId="77777777" w:rsidTr="00A21E4F">
      <w:tc>
        <w:tcPr>
          <w:tcW w:w="5000" w:type="pct"/>
          <w:gridSpan w:val="2"/>
        </w:tcPr>
        <w:p w14:paraId="40D0A1A5" w14:textId="6391C398" w:rsidR="00FD5C85" w:rsidRDefault="00FD5C85" w:rsidP="000345D4">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61767A">
            <w:rPr>
              <w:b w:val="0"/>
              <w:szCs w:val="20"/>
            </w:rPr>
            <w:t>OFFICIAL</w:t>
          </w:r>
          <w:r>
            <w:rPr>
              <w:b w:val="0"/>
              <w:szCs w:val="20"/>
            </w:rPr>
            <w:fldChar w:fldCharType="end"/>
          </w:r>
        </w:p>
      </w:tc>
    </w:tr>
    <w:tr w:rsidR="00FD5C85" w14:paraId="17B50AA9" w14:textId="77777777" w:rsidTr="00A21E4F">
      <w:tc>
        <w:tcPr>
          <w:tcW w:w="2500" w:type="pct"/>
        </w:tcPr>
        <w:p w14:paraId="15ECB338" w14:textId="094C9DBE" w:rsidR="00FD5C85" w:rsidRDefault="0061767A" w:rsidP="00A21E4F">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34A421E4" w14:textId="48A41EA8" w:rsidR="00FD5C85" w:rsidRDefault="0061767A" w:rsidP="00827447">
          <w:pPr>
            <w:pStyle w:val="ASDEFCONHeaderFooterRight"/>
          </w:pPr>
          <w:r>
            <w:fldChar w:fldCharType="begin"/>
          </w:r>
          <w:r>
            <w:instrText xml:space="preserve"> DOCPROPERTY  Title  \* MERGEFORMAT </w:instrText>
          </w:r>
          <w:r>
            <w:fldChar w:fldCharType="separate"/>
          </w:r>
          <w:r>
            <w:t>DSD-SUP-SERV</w:t>
          </w:r>
          <w:r>
            <w:fldChar w:fldCharType="end"/>
          </w:r>
          <w:r w:rsidR="00FD5C85">
            <w:t>-</w:t>
          </w:r>
          <w:r>
            <w:fldChar w:fldCharType="begin"/>
          </w:r>
          <w:r>
            <w:instrText xml:space="preserve"> DOCPROPERTY  Version  \* MERGEFORMAT </w:instrText>
          </w:r>
          <w:r>
            <w:fldChar w:fldCharType="separate"/>
          </w:r>
          <w:r>
            <w:t>V5.3</w:t>
          </w:r>
          <w:r>
            <w:fldChar w:fldCharType="end"/>
          </w:r>
        </w:p>
      </w:tc>
    </w:tr>
  </w:tbl>
  <w:p w14:paraId="1766BF47" w14:textId="77777777" w:rsidR="00FD5C85" w:rsidRPr="00A21E4F" w:rsidRDefault="00FD5C85" w:rsidP="00A21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D5C85" w14:paraId="410F0F79" w14:textId="77777777" w:rsidTr="00A21E4F">
      <w:tc>
        <w:tcPr>
          <w:tcW w:w="5000" w:type="pct"/>
          <w:gridSpan w:val="2"/>
        </w:tcPr>
        <w:p w14:paraId="3ABEB413" w14:textId="4FD94E83" w:rsidR="00FD5C85" w:rsidRDefault="00FD5C85" w:rsidP="000345D4">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61767A">
            <w:rPr>
              <w:b w:val="0"/>
              <w:szCs w:val="20"/>
            </w:rPr>
            <w:t>OFFICIAL</w:t>
          </w:r>
          <w:r>
            <w:rPr>
              <w:b w:val="0"/>
              <w:szCs w:val="20"/>
            </w:rPr>
            <w:fldChar w:fldCharType="end"/>
          </w:r>
        </w:p>
      </w:tc>
    </w:tr>
    <w:tr w:rsidR="00FD5C85" w14:paraId="4BECB9A4" w14:textId="77777777" w:rsidTr="00A21E4F">
      <w:tc>
        <w:tcPr>
          <w:tcW w:w="2500" w:type="pct"/>
        </w:tcPr>
        <w:p w14:paraId="79D1753D" w14:textId="1C8B01AD" w:rsidR="00FD5C85" w:rsidRDefault="0061767A" w:rsidP="00A21E4F">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738B8EA8" w14:textId="1E8810C9" w:rsidR="00FD5C85" w:rsidRDefault="0061767A" w:rsidP="00827447">
          <w:pPr>
            <w:pStyle w:val="ASDEFCONHeaderFooterRight"/>
          </w:pPr>
          <w:r>
            <w:fldChar w:fldCharType="begin"/>
          </w:r>
          <w:r>
            <w:instrText xml:space="preserve"> DOCPROPERTY  Title  \* MERGEFORMAT </w:instrText>
          </w:r>
          <w:r>
            <w:fldChar w:fldCharType="separate"/>
          </w:r>
          <w:r>
            <w:t>DSD-SUP-SERV</w:t>
          </w:r>
          <w:r>
            <w:fldChar w:fldCharType="end"/>
          </w:r>
          <w:r w:rsidR="00FD5C85">
            <w:t>-</w:t>
          </w:r>
          <w:r>
            <w:fldChar w:fldCharType="begin"/>
          </w:r>
          <w:r>
            <w:instrText xml:space="preserve"> DOCPROPERTY  Version  \* MERGEFORMAT </w:instrText>
          </w:r>
          <w:r>
            <w:fldChar w:fldCharType="separate"/>
          </w:r>
          <w:r>
            <w:t>V5.3</w:t>
          </w:r>
          <w:r>
            <w:fldChar w:fldCharType="end"/>
          </w:r>
        </w:p>
      </w:tc>
    </w:tr>
  </w:tbl>
  <w:p w14:paraId="539AB719" w14:textId="77777777" w:rsidR="00FD5C85" w:rsidRPr="00A21E4F" w:rsidRDefault="00FD5C85" w:rsidP="00A21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5BE7685"/>
    <w:multiLevelType w:val="singleLevel"/>
    <w:tmpl w:val="F3709D58"/>
    <w:lvl w:ilvl="0">
      <w:start w:val="1"/>
      <w:numFmt w:val="lowerLetter"/>
      <w:pStyle w:val="Note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0" w15:restartNumberingAfterBreak="0">
    <w:nsid w:val="4A8224B6"/>
    <w:multiLevelType w:val="multilevel"/>
    <w:tmpl w:val="2BE681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35"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22A8C"/>
    <w:multiLevelType w:val="multilevel"/>
    <w:tmpl w:val="47C4BB02"/>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4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2" w15:restartNumberingAfterBreak="0">
    <w:nsid w:val="76DD3F01"/>
    <w:multiLevelType w:val="multilevel"/>
    <w:tmpl w:val="2A266D56"/>
    <w:lvl w:ilvl="0">
      <w:start w:val="6"/>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2"/>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53"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0"/>
  </w:num>
  <w:num w:numId="3">
    <w:abstractNumId w:val="52"/>
  </w:num>
  <w:num w:numId="4">
    <w:abstractNumId w:val="51"/>
  </w:num>
  <w:num w:numId="5">
    <w:abstractNumId w:val="32"/>
  </w:num>
  <w:num w:numId="6">
    <w:abstractNumId w:val="22"/>
  </w:num>
  <w:num w:numId="7">
    <w:abstractNumId w:val="3"/>
  </w:num>
  <w:num w:numId="8">
    <w:abstractNumId w:val="25"/>
  </w:num>
  <w:num w:numId="9">
    <w:abstractNumId w:val="15"/>
  </w:num>
  <w:num w:numId="10">
    <w:abstractNumId w:val="28"/>
  </w:num>
  <w:num w:numId="11">
    <w:abstractNumId w:val="16"/>
  </w:num>
  <w:num w:numId="12">
    <w:abstractNumId w:val="7"/>
  </w:num>
  <w:num w:numId="13">
    <w:abstractNumId w:val="10"/>
  </w:num>
  <w:num w:numId="14">
    <w:abstractNumId w:val="34"/>
  </w:num>
  <w:num w:numId="15">
    <w:abstractNumId w:val="46"/>
  </w:num>
  <w:num w:numId="16">
    <w:abstractNumId w:val="5"/>
  </w:num>
  <w:num w:numId="17">
    <w:abstractNumId w:val="39"/>
  </w:num>
  <w:num w:numId="18">
    <w:abstractNumId w:val="27"/>
  </w:num>
  <w:num w:numId="19">
    <w:abstractNumId w:val="42"/>
  </w:num>
  <w:num w:numId="20">
    <w:abstractNumId w:val="53"/>
  </w:num>
  <w:num w:numId="21">
    <w:abstractNumId w:val="35"/>
    <w:lvlOverride w:ilvl="0">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7"/>
  </w:num>
  <w:num w:numId="28">
    <w:abstractNumId w:val="47"/>
  </w:num>
  <w:num w:numId="29">
    <w:abstractNumId w:val="26"/>
  </w:num>
  <w:num w:numId="30">
    <w:abstractNumId w:val="36"/>
  </w:num>
  <w:num w:numId="31">
    <w:abstractNumId w:val="54"/>
  </w:num>
  <w:num w:numId="32">
    <w:abstractNumId w:val="18"/>
  </w:num>
  <w:num w:numId="33">
    <w:abstractNumId w:val="23"/>
  </w:num>
  <w:num w:numId="34">
    <w:abstractNumId w:val="56"/>
  </w:num>
  <w:num w:numId="35">
    <w:abstractNumId w:val="13"/>
  </w:num>
  <w:num w:numId="36">
    <w:abstractNumId w:val="11"/>
  </w:num>
  <w:num w:numId="37">
    <w:abstractNumId w:val="4"/>
  </w:num>
  <w:num w:numId="38">
    <w:abstractNumId w:val="8"/>
  </w:num>
  <w:num w:numId="39">
    <w:abstractNumId w:val="21"/>
  </w:num>
  <w:num w:numId="40">
    <w:abstractNumId w:val="2"/>
  </w:num>
  <w:num w:numId="41">
    <w:abstractNumId w:val="31"/>
  </w:num>
  <w:num w:numId="42">
    <w:abstractNumId w:val="49"/>
  </w:num>
  <w:num w:numId="43">
    <w:abstractNumId w:val="45"/>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num>
  <w:num w:numId="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0"/>
  </w:num>
  <w:num w:numId="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8"/>
  </w:num>
  <w:num w:numId="64">
    <w:abstractNumId w:val="9"/>
  </w:num>
  <w:num w:numId="65">
    <w:abstractNumId w:val="55"/>
  </w:num>
  <w:num w:numId="66">
    <w:abstractNumId w:val="19"/>
  </w:num>
  <w:num w:numId="67">
    <w:abstractNumId w:val="33"/>
  </w:num>
  <w:num w:numId="68">
    <w:abstractNumId w:val="12"/>
  </w:num>
  <w:num w:numId="69">
    <w:abstractNumId w:val="6"/>
  </w:num>
  <w:num w:numId="70">
    <w:abstractNumId w:val="0"/>
  </w:num>
  <w:num w:numId="71">
    <w:abstractNumId w:val="38"/>
  </w:num>
  <w:num w:numId="72">
    <w:abstractNumId w:val="24"/>
  </w:num>
  <w:num w:numId="73">
    <w:abstractNumId w:val="41"/>
  </w:num>
  <w:num w:numId="7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8">
    <w:abstractNumId w:val="43"/>
  </w:num>
  <w:num w:numId="7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1">
    <w:abstractNumId w:val="29"/>
  </w:num>
  <w:num w:numId="82">
    <w:abstractNumId w:val="1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98D"/>
    <w:rsid w:val="00004E2B"/>
    <w:rsid w:val="000053D6"/>
    <w:rsid w:val="0000581D"/>
    <w:rsid w:val="00007452"/>
    <w:rsid w:val="00010A51"/>
    <w:rsid w:val="00012A9C"/>
    <w:rsid w:val="000149B6"/>
    <w:rsid w:val="0001664D"/>
    <w:rsid w:val="000214F9"/>
    <w:rsid w:val="00021EC2"/>
    <w:rsid w:val="00022047"/>
    <w:rsid w:val="00024F84"/>
    <w:rsid w:val="00027AFB"/>
    <w:rsid w:val="00030C08"/>
    <w:rsid w:val="00031E8A"/>
    <w:rsid w:val="000342FC"/>
    <w:rsid w:val="000345D4"/>
    <w:rsid w:val="00035678"/>
    <w:rsid w:val="00040790"/>
    <w:rsid w:val="00041BAC"/>
    <w:rsid w:val="00055220"/>
    <w:rsid w:val="00062E5A"/>
    <w:rsid w:val="00070FF1"/>
    <w:rsid w:val="00071F7E"/>
    <w:rsid w:val="00085814"/>
    <w:rsid w:val="000A2BB8"/>
    <w:rsid w:val="000A4805"/>
    <w:rsid w:val="000A7744"/>
    <w:rsid w:val="000B21F5"/>
    <w:rsid w:val="000C1AD2"/>
    <w:rsid w:val="000D0FB4"/>
    <w:rsid w:val="000D2965"/>
    <w:rsid w:val="000D67D9"/>
    <w:rsid w:val="000E13D2"/>
    <w:rsid w:val="000E4D96"/>
    <w:rsid w:val="000E4E11"/>
    <w:rsid w:val="000E5660"/>
    <w:rsid w:val="000F28D6"/>
    <w:rsid w:val="000F34A8"/>
    <w:rsid w:val="000F616F"/>
    <w:rsid w:val="001015B9"/>
    <w:rsid w:val="001069B3"/>
    <w:rsid w:val="001074A6"/>
    <w:rsid w:val="0011201B"/>
    <w:rsid w:val="00116FFA"/>
    <w:rsid w:val="00122484"/>
    <w:rsid w:val="0012639C"/>
    <w:rsid w:val="00127F59"/>
    <w:rsid w:val="00130CDC"/>
    <w:rsid w:val="00132445"/>
    <w:rsid w:val="00133FCF"/>
    <w:rsid w:val="00137B78"/>
    <w:rsid w:val="001413CB"/>
    <w:rsid w:val="001453B7"/>
    <w:rsid w:val="00146329"/>
    <w:rsid w:val="00150B56"/>
    <w:rsid w:val="00154D01"/>
    <w:rsid w:val="001565F7"/>
    <w:rsid w:val="00161926"/>
    <w:rsid w:val="0016522E"/>
    <w:rsid w:val="001660CF"/>
    <w:rsid w:val="00185665"/>
    <w:rsid w:val="00186AF2"/>
    <w:rsid w:val="001969A9"/>
    <w:rsid w:val="0019761D"/>
    <w:rsid w:val="0019787E"/>
    <w:rsid w:val="001A5AD5"/>
    <w:rsid w:val="001B7328"/>
    <w:rsid w:val="001C36C3"/>
    <w:rsid w:val="001C461E"/>
    <w:rsid w:val="001C54E0"/>
    <w:rsid w:val="001D399F"/>
    <w:rsid w:val="001D4032"/>
    <w:rsid w:val="001E1842"/>
    <w:rsid w:val="001F58B0"/>
    <w:rsid w:val="001F66CA"/>
    <w:rsid w:val="00200819"/>
    <w:rsid w:val="002014CA"/>
    <w:rsid w:val="00202E2F"/>
    <w:rsid w:val="002065A1"/>
    <w:rsid w:val="0021117F"/>
    <w:rsid w:val="002115EE"/>
    <w:rsid w:val="00215C81"/>
    <w:rsid w:val="00220E8F"/>
    <w:rsid w:val="002261E0"/>
    <w:rsid w:val="002309C6"/>
    <w:rsid w:val="002341CC"/>
    <w:rsid w:val="00235EB0"/>
    <w:rsid w:val="00237795"/>
    <w:rsid w:val="002534B2"/>
    <w:rsid w:val="00264313"/>
    <w:rsid w:val="00265BCD"/>
    <w:rsid w:val="00271788"/>
    <w:rsid w:val="002744BA"/>
    <w:rsid w:val="00277A25"/>
    <w:rsid w:val="00280F97"/>
    <w:rsid w:val="002919FD"/>
    <w:rsid w:val="00291B3C"/>
    <w:rsid w:val="00293D03"/>
    <w:rsid w:val="00296802"/>
    <w:rsid w:val="002A2DAA"/>
    <w:rsid w:val="002A5732"/>
    <w:rsid w:val="002A7385"/>
    <w:rsid w:val="002B00FE"/>
    <w:rsid w:val="002B1BEF"/>
    <w:rsid w:val="002B7795"/>
    <w:rsid w:val="002C795F"/>
    <w:rsid w:val="002D12E9"/>
    <w:rsid w:val="002D3780"/>
    <w:rsid w:val="002D4BC3"/>
    <w:rsid w:val="002E0366"/>
    <w:rsid w:val="002E2138"/>
    <w:rsid w:val="002E3CB8"/>
    <w:rsid w:val="002E6A67"/>
    <w:rsid w:val="002F1D08"/>
    <w:rsid w:val="002F250F"/>
    <w:rsid w:val="00300BE9"/>
    <w:rsid w:val="00305985"/>
    <w:rsid w:val="00312F8F"/>
    <w:rsid w:val="00313C7B"/>
    <w:rsid w:val="0031413D"/>
    <w:rsid w:val="003159A1"/>
    <w:rsid w:val="00330E1A"/>
    <w:rsid w:val="00331E89"/>
    <w:rsid w:val="00332929"/>
    <w:rsid w:val="003367FF"/>
    <w:rsid w:val="00340869"/>
    <w:rsid w:val="00345B60"/>
    <w:rsid w:val="00346810"/>
    <w:rsid w:val="00351ADB"/>
    <w:rsid w:val="00352C1F"/>
    <w:rsid w:val="00353D4C"/>
    <w:rsid w:val="00355307"/>
    <w:rsid w:val="00360BD3"/>
    <w:rsid w:val="003617BD"/>
    <w:rsid w:val="00361CB4"/>
    <w:rsid w:val="00366139"/>
    <w:rsid w:val="00366AE0"/>
    <w:rsid w:val="00372C6B"/>
    <w:rsid w:val="00373B8A"/>
    <w:rsid w:val="00380ED0"/>
    <w:rsid w:val="00383AB8"/>
    <w:rsid w:val="003863C0"/>
    <w:rsid w:val="00386A5E"/>
    <w:rsid w:val="00386DC9"/>
    <w:rsid w:val="00394717"/>
    <w:rsid w:val="00395265"/>
    <w:rsid w:val="00395702"/>
    <w:rsid w:val="003B0E90"/>
    <w:rsid w:val="003B57B9"/>
    <w:rsid w:val="003B6A6D"/>
    <w:rsid w:val="003C5560"/>
    <w:rsid w:val="003D0990"/>
    <w:rsid w:val="003D1354"/>
    <w:rsid w:val="003E23D5"/>
    <w:rsid w:val="003E2713"/>
    <w:rsid w:val="003E7F78"/>
    <w:rsid w:val="00400FC8"/>
    <w:rsid w:val="0040269F"/>
    <w:rsid w:val="0040459E"/>
    <w:rsid w:val="004047A4"/>
    <w:rsid w:val="00410F24"/>
    <w:rsid w:val="004129DC"/>
    <w:rsid w:val="004218F0"/>
    <w:rsid w:val="00431512"/>
    <w:rsid w:val="0043169F"/>
    <w:rsid w:val="00432DA1"/>
    <w:rsid w:val="00433BAF"/>
    <w:rsid w:val="004353CC"/>
    <w:rsid w:val="00442724"/>
    <w:rsid w:val="0044455C"/>
    <w:rsid w:val="0044483C"/>
    <w:rsid w:val="004472C1"/>
    <w:rsid w:val="0045558D"/>
    <w:rsid w:val="00460F65"/>
    <w:rsid w:val="004621CF"/>
    <w:rsid w:val="00463AA6"/>
    <w:rsid w:val="00465877"/>
    <w:rsid w:val="00473754"/>
    <w:rsid w:val="00474BD2"/>
    <w:rsid w:val="00474C82"/>
    <w:rsid w:val="00475846"/>
    <w:rsid w:val="00481465"/>
    <w:rsid w:val="00483A30"/>
    <w:rsid w:val="004844D1"/>
    <w:rsid w:val="00491414"/>
    <w:rsid w:val="00494BFF"/>
    <w:rsid w:val="004953E7"/>
    <w:rsid w:val="0049695B"/>
    <w:rsid w:val="00497220"/>
    <w:rsid w:val="004A3DFF"/>
    <w:rsid w:val="004A6B9A"/>
    <w:rsid w:val="004B024C"/>
    <w:rsid w:val="004B656A"/>
    <w:rsid w:val="004B7017"/>
    <w:rsid w:val="004C06BA"/>
    <w:rsid w:val="004C1826"/>
    <w:rsid w:val="004C1DF5"/>
    <w:rsid w:val="004C763C"/>
    <w:rsid w:val="004C7C05"/>
    <w:rsid w:val="004D6EEA"/>
    <w:rsid w:val="004D79BC"/>
    <w:rsid w:val="004E0106"/>
    <w:rsid w:val="004E3CF0"/>
    <w:rsid w:val="004F1F66"/>
    <w:rsid w:val="004F1F7C"/>
    <w:rsid w:val="004F63D6"/>
    <w:rsid w:val="004F7B60"/>
    <w:rsid w:val="005049AD"/>
    <w:rsid w:val="005063AB"/>
    <w:rsid w:val="00510BCA"/>
    <w:rsid w:val="00510C32"/>
    <w:rsid w:val="00511804"/>
    <w:rsid w:val="00511FA2"/>
    <w:rsid w:val="005179E6"/>
    <w:rsid w:val="00524C69"/>
    <w:rsid w:val="0052528A"/>
    <w:rsid w:val="00534C22"/>
    <w:rsid w:val="0053583D"/>
    <w:rsid w:val="00540C90"/>
    <w:rsid w:val="005425BA"/>
    <w:rsid w:val="00552F97"/>
    <w:rsid w:val="0056432F"/>
    <w:rsid w:val="00564A05"/>
    <w:rsid w:val="00564A0C"/>
    <w:rsid w:val="005710FC"/>
    <w:rsid w:val="00574DF3"/>
    <w:rsid w:val="005764F2"/>
    <w:rsid w:val="005774F8"/>
    <w:rsid w:val="00583759"/>
    <w:rsid w:val="0059450E"/>
    <w:rsid w:val="005A58D0"/>
    <w:rsid w:val="005B44D7"/>
    <w:rsid w:val="005C07F7"/>
    <w:rsid w:val="005C0DA6"/>
    <w:rsid w:val="005C1A92"/>
    <w:rsid w:val="005C2591"/>
    <w:rsid w:val="005C28A6"/>
    <w:rsid w:val="005C5169"/>
    <w:rsid w:val="005C532F"/>
    <w:rsid w:val="005D3761"/>
    <w:rsid w:val="005D6377"/>
    <w:rsid w:val="005E0B06"/>
    <w:rsid w:val="005E1626"/>
    <w:rsid w:val="005E6F3A"/>
    <w:rsid w:val="005F2DD8"/>
    <w:rsid w:val="0060718F"/>
    <w:rsid w:val="00612D74"/>
    <w:rsid w:val="006155CE"/>
    <w:rsid w:val="0061578E"/>
    <w:rsid w:val="0061767A"/>
    <w:rsid w:val="00617DD7"/>
    <w:rsid w:val="00624898"/>
    <w:rsid w:val="00625EF9"/>
    <w:rsid w:val="00626D30"/>
    <w:rsid w:val="00631F97"/>
    <w:rsid w:val="0063295E"/>
    <w:rsid w:val="00632DC3"/>
    <w:rsid w:val="00632F7A"/>
    <w:rsid w:val="0063323B"/>
    <w:rsid w:val="00634941"/>
    <w:rsid w:val="00643543"/>
    <w:rsid w:val="00646141"/>
    <w:rsid w:val="0065591D"/>
    <w:rsid w:val="006621D4"/>
    <w:rsid w:val="00662B14"/>
    <w:rsid w:val="006634E3"/>
    <w:rsid w:val="00673875"/>
    <w:rsid w:val="00676291"/>
    <w:rsid w:val="006832C5"/>
    <w:rsid w:val="00685604"/>
    <w:rsid w:val="0069245C"/>
    <w:rsid w:val="0069400B"/>
    <w:rsid w:val="006A314C"/>
    <w:rsid w:val="006A721E"/>
    <w:rsid w:val="006B22E4"/>
    <w:rsid w:val="006C0B1E"/>
    <w:rsid w:val="006C12BA"/>
    <w:rsid w:val="006C49FA"/>
    <w:rsid w:val="006C6809"/>
    <w:rsid w:val="006C692A"/>
    <w:rsid w:val="006D3048"/>
    <w:rsid w:val="006D6932"/>
    <w:rsid w:val="006D7956"/>
    <w:rsid w:val="006D7B5E"/>
    <w:rsid w:val="006E507B"/>
    <w:rsid w:val="006F15C3"/>
    <w:rsid w:val="006F272A"/>
    <w:rsid w:val="006F3DFE"/>
    <w:rsid w:val="006F5815"/>
    <w:rsid w:val="006F5910"/>
    <w:rsid w:val="006F7CB2"/>
    <w:rsid w:val="00701A5B"/>
    <w:rsid w:val="007130D2"/>
    <w:rsid w:val="007139F4"/>
    <w:rsid w:val="00713C50"/>
    <w:rsid w:val="007145A1"/>
    <w:rsid w:val="00716AA9"/>
    <w:rsid w:val="00724943"/>
    <w:rsid w:val="007265D1"/>
    <w:rsid w:val="00733F67"/>
    <w:rsid w:val="007340F6"/>
    <w:rsid w:val="0073573C"/>
    <w:rsid w:val="007458A1"/>
    <w:rsid w:val="007505D8"/>
    <w:rsid w:val="00754133"/>
    <w:rsid w:val="007579F6"/>
    <w:rsid w:val="00760843"/>
    <w:rsid w:val="007628F3"/>
    <w:rsid w:val="00765342"/>
    <w:rsid w:val="007706BC"/>
    <w:rsid w:val="007711A9"/>
    <w:rsid w:val="00773286"/>
    <w:rsid w:val="007740D0"/>
    <w:rsid w:val="0077551F"/>
    <w:rsid w:val="0077583A"/>
    <w:rsid w:val="00777165"/>
    <w:rsid w:val="00777A3B"/>
    <w:rsid w:val="007821EE"/>
    <w:rsid w:val="0078351D"/>
    <w:rsid w:val="00783C4C"/>
    <w:rsid w:val="00791D29"/>
    <w:rsid w:val="00792EC5"/>
    <w:rsid w:val="00794D2C"/>
    <w:rsid w:val="007B456E"/>
    <w:rsid w:val="007B537D"/>
    <w:rsid w:val="007C0A03"/>
    <w:rsid w:val="007C1D32"/>
    <w:rsid w:val="007C20D8"/>
    <w:rsid w:val="007C2736"/>
    <w:rsid w:val="007D42ED"/>
    <w:rsid w:val="007D7AD6"/>
    <w:rsid w:val="007D7F5B"/>
    <w:rsid w:val="007E350B"/>
    <w:rsid w:val="007E3C4B"/>
    <w:rsid w:val="007F1866"/>
    <w:rsid w:val="007F646F"/>
    <w:rsid w:val="007F7CA6"/>
    <w:rsid w:val="00801921"/>
    <w:rsid w:val="008057EE"/>
    <w:rsid w:val="00812B4D"/>
    <w:rsid w:val="0081518E"/>
    <w:rsid w:val="0081661B"/>
    <w:rsid w:val="00816E11"/>
    <w:rsid w:val="00823091"/>
    <w:rsid w:val="00827447"/>
    <w:rsid w:val="008320B9"/>
    <w:rsid w:val="008332C8"/>
    <w:rsid w:val="008368B9"/>
    <w:rsid w:val="00836D0F"/>
    <w:rsid w:val="00840FAD"/>
    <w:rsid w:val="00841D9B"/>
    <w:rsid w:val="00851646"/>
    <w:rsid w:val="008554AF"/>
    <w:rsid w:val="008569FE"/>
    <w:rsid w:val="00857282"/>
    <w:rsid w:val="008600BC"/>
    <w:rsid w:val="00862DE2"/>
    <w:rsid w:val="00865A60"/>
    <w:rsid w:val="00865B47"/>
    <w:rsid w:val="008718D2"/>
    <w:rsid w:val="0087390B"/>
    <w:rsid w:val="00873D31"/>
    <w:rsid w:val="0088151F"/>
    <w:rsid w:val="0088412C"/>
    <w:rsid w:val="00885ADE"/>
    <w:rsid w:val="00892F07"/>
    <w:rsid w:val="008A1B11"/>
    <w:rsid w:val="008A3BD2"/>
    <w:rsid w:val="008A4EC8"/>
    <w:rsid w:val="008A7653"/>
    <w:rsid w:val="008A7A12"/>
    <w:rsid w:val="008A7BAB"/>
    <w:rsid w:val="008B1383"/>
    <w:rsid w:val="008B4A99"/>
    <w:rsid w:val="008C3A09"/>
    <w:rsid w:val="008C4E91"/>
    <w:rsid w:val="008D16FF"/>
    <w:rsid w:val="008D3A75"/>
    <w:rsid w:val="008D6621"/>
    <w:rsid w:val="008D6DFF"/>
    <w:rsid w:val="008D7A2B"/>
    <w:rsid w:val="008E1D92"/>
    <w:rsid w:val="008E2788"/>
    <w:rsid w:val="008F0386"/>
    <w:rsid w:val="008F3664"/>
    <w:rsid w:val="008F52D3"/>
    <w:rsid w:val="008F5AA7"/>
    <w:rsid w:val="008F708C"/>
    <w:rsid w:val="008F74A0"/>
    <w:rsid w:val="0090484B"/>
    <w:rsid w:val="00904A8A"/>
    <w:rsid w:val="009100F8"/>
    <w:rsid w:val="00916C93"/>
    <w:rsid w:val="0091745B"/>
    <w:rsid w:val="00917F45"/>
    <w:rsid w:val="009201E3"/>
    <w:rsid w:val="00924284"/>
    <w:rsid w:val="00926565"/>
    <w:rsid w:val="009353B2"/>
    <w:rsid w:val="00935B05"/>
    <w:rsid w:val="009367A4"/>
    <w:rsid w:val="00940D8E"/>
    <w:rsid w:val="00940ECE"/>
    <w:rsid w:val="009514A8"/>
    <w:rsid w:val="009575DC"/>
    <w:rsid w:val="00960042"/>
    <w:rsid w:val="00960B58"/>
    <w:rsid w:val="0096176F"/>
    <w:rsid w:val="0096702B"/>
    <w:rsid w:val="009763FE"/>
    <w:rsid w:val="00976930"/>
    <w:rsid w:val="009805A8"/>
    <w:rsid w:val="0098072B"/>
    <w:rsid w:val="00983BF5"/>
    <w:rsid w:val="0098643E"/>
    <w:rsid w:val="00986F3B"/>
    <w:rsid w:val="00992A39"/>
    <w:rsid w:val="00993828"/>
    <w:rsid w:val="00996A43"/>
    <w:rsid w:val="009A4CBB"/>
    <w:rsid w:val="009A525F"/>
    <w:rsid w:val="009A54D6"/>
    <w:rsid w:val="009B4F04"/>
    <w:rsid w:val="009C1A8B"/>
    <w:rsid w:val="009C1DC0"/>
    <w:rsid w:val="009C2250"/>
    <w:rsid w:val="009C5DF3"/>
    <w:rsid w:val="009D0958"/>
    <w:rsid w:val="009D2DBF"/>
    <w:rsid w:val="009E73DB"/>
    <w:rsid w:val="009E7446"/>
    <w:rsid w:val="009E7A37"/>
    <w:rsid w:val="009F089F"/>
    <w:rsid w:val="009F1BE4"/>
    <w:rsid w:val="009F320C"/>
    <w:rsid w:val="009F3C4C"/>
    <w:rsid w:val="009F5051"/>
    <w:rsid w:val="009F593E"/>
    <w:rsid w:val="009F5A2A"/>
    <w:rsid w:val="00A00890"/>
    <w:rsid w:val="00A015BE"/>
    <w:rsid w:val="00A12E43"/>
    <w:rsid w:val="00A161B5"/>
    <w:rsid w:val="00A16CEA"/>
    <w:rsid w:val="00A21E4F"/>
    <w:rsid w:val="00A24EAE"/>
    <w:rsid w:val="00A24F7C"/>
    <w:rsid w:val="00A275CC"/>
    <w:rsid w:val="00A30B39"/>
    <w:rsid w:val="00A35F78"/>
    <w:rsid w:val="00A36097"/>
    <w:rsid w:val="00A363CB"/>
    <w:rsid w:val="00A405F1"/>
    <w:rsid w:val="00A42C46"/>
    <w:rsid w:val="00A43E83"/>
    <w:rsid w:val="00A44AA2"/>
    <w:rsid w:val="00A46436"/>
    <w:rsid w:val="00A51243"/>
    <w:rsid w:val="00A5522A"/>
    <w:rsid w:val="00A573D4"/>
    <w:rsid w:val="00A85B4B"/>
    <w:rsid w:val="00A87016"/>
    <w:rsid w:val="00A9240E"/>
    <w:rsid w:val="00A92DF4"/>
    <w:rsid w:val="00A95468"/>
    <w:rsid w:val="00AA13B0"/>
    <w:rsid w:val="00AA6D05"/>
    <w:rsid w:val="00AB1C95"/>
    <w:rsid w:val="00AB4EFA"/>
    <w:rsid w:val="00AB65EF"/>
    <w:rsid w:val="00AC074B"/>
    <w:rsid w:val="00AD663E"/>
    <w:rsid w:val="00AE30BB"/>
    <w:rsid w:val="00AE3FBF"/>
    <w:rsid w:val="00AE48D6"/>
    <w:rsid w:val="00AE4F8C"/>
    <w:rsid w:val="00AE5D25"/>
    <w:rsid w:val="00AE60D2"/>
    <w:rsid w:val="00AF308D"/>
    <w:rsid w:val="00AF5522"/>
    <w:rsid w:val="00AF7311"/>
    <w:rsid w:val="00AF7BEE"/>
    <w:rsid w:val="00B0022D"/>
    <w:rsid w:val="00B03D52"/>
    <w:rsid w:val="00B04B96"/>
    <w:rsid w:val="00B1163F"/>
    <w:rsid w:val="00B13997"/>
    <w:rsid w:val="00B13C67"/>
    <w:rsid w:val="00B26A4F"/>
    <w:rsid w:val="00B3294A"/>
    <w:rsid w:val="00B366EA"/>
    <w:rsid w:val="00B50053"/>
    <w:rsid w:val="00B50207"/>
    <w:rsid w:val="00B502EF"/>
    <w:rsid w:val="00B50632"/>
    <w:rsid w:val="00B57722"/>
    <w:rsid w:val="00B6568D"/>
    <w:rsid w:val="00B66140"/>
    <w:rsid w:val="00B674E4"/>
    <w:rsid w:val="00B714DD"/>
    <w:rsid w:val="00B722F0"/>
    <w:rsid w:val="00B732E7"/>
    <w:rsid w:val="00B8508E"/>
    <w:rsid w:val="00B97F87"/>
    <w:rsid w:val="00BA1485"/>
    <w:rsid w:val="00BB0ABB"/>
    <w:rsid w:val="00BB4ED2"/>
    <w:rsid w:val="00BB58B5"/>
    <w:rsid w:val="00BB6A7A"/>
    <w:rsid w:val="00BC2465"/>
    <w:rsid w:val="00BC5AA7"/>
    <w:rsid w:val="00BC5EB8"/>
    <w:rsid w:val="00BD12AC"/>
    <w:rsid w:val="00BD1EAB"/>
    <w:rsid w:val="00BD2D6E"/>
    <w:rsid w:val="00BD5031"/>
    <w:rsid w:val="00BD6882"/>
    <w:rsid w:val="00BE38E9"/>
    <w:rsid w:val="00BE39B7"/>
    <w:rsid w:val="00BE53CC"/>
    <w:rsid w:val="00BE6860"/>
    <w:rsid w:val="00BF0911"/>
    <w:rsid w:val="00BF12FA"/>
    <w:rsid w:val="00BF46D4"/>
    <w:rsid w:val="00C00574"/>
    <w:rsid w:val="00C00E7B"/>
    <w:rsid w:val="00C01D85"/>
    <w:rsid w:val="00C03D06"/>
    <w:rsid w:val="00C04BA9"/>
    <w:rsid w:val="00C102B7"/>
    <w:rsid w:val="00C12BEC"/>
    <w:rsid w:val="00C13F52"/>
    <w:rsid w:val="00C21EC5"/>
    <w:rsid w:val="00C267B2"/>
    <w:rsid w:val="00C27CF2"/>
    <w:rsid w:val="00C304BE"/>
    <w:rsid w:val="00C378F1"/>
    <w:rsid w:val="00C50275"/>
    <w:rsid w:val="00C52690"/>
    <w:rsid w:val="00C6365E"/>
    <w:rsid w:val="00C64D8C"/>
    <w:rsid w:val="00C676FC"/>
    <w:rsid w:val="00C67D39"/>
    <w:rsid w:val="00C67D6E"/>
    <w:rsid w:val="00C8128D"/>
    <w:rsid w:val="00C831C1"/>
    <w:rsid w:val="00C849FC"/>
    <w:rsid w:val="00C86E1C"/>
    <w:rsid w:val="00C90FC6"/>
    <w:rsid w:val="00C92948"/>
    <w:rsid w:val="00C92FB5"/>
    <w:rsid w:val="00CA0FF1"/>
    <w:rsid w:val="00CA1151"/>
    <w:rsid w:val="00CB0732"/>
    <w:rsid w:val="00CB1027"/>
    <w:rsid w:val="00CB44A6"/>
    <w:rsid w:val="00CB73E3"/>
    <w:rsid w:val="00CC1C89"/>
    <w:rsid w:val="00CC20F3"/>
    <w:rsid w:val="00CC5222"/>
    <w:rsid w:val="00CC6240"/>
    <w:rsid w:val="00CC68DE"/>
    <w:rsid w:val="00CC6C3D"/>
    <w:rsid w:val="00CC76C3"/>
    <w:rsid w:val="00CD0D9A"/>
    <w:rsid w:val="00CD2363"/>
    <w:rsid w:val="00CD6E67"/>
    <w:rsid w:val="00CE12FB"/>
    <w:rsid w:val="00CE3081"/>
    <w:rsid w:val="00CE3E39"/>
    <w:rsid w:val="00CE5320"/>
    <w:rsid w:val="00CE5906"/>
    <w:rsid w:val="00CE698D"/>
    <w:rsid w:val="00CE79E0"/>
    <w:rsid w:val="00CF13CE"/>
    <w:rsid w:val="00CF32BF"/>
    <w:rsid w:val="00CF6C9C"/>
    <w:rsid w:val="00D0453D"/>
    <w:rsid w:val="00D05049"/>
    <w:rsid w:val="00D13719"/>
    <w:rsid w:val="00D17F9D"/>
    <w:rsid w:val="00D2097F"/>
    <w:rsid w:val="00D304D8"/>
    <w:rsid w:val="00D3068B"/>
    <w:rsid w:val="00D30973"/>
    <w:rsid w:val="00D35ABD"/>
    <w:rsid w:val="00D37148"/>
    <w:rsid w:val="00D4086F"/>
    <w:rsid w:val="00D41ACA"/>
    <w:rsid w:val="00D41F8E"/>
    <w:rsid w:val="00D43E14"/>
    <w:rsid w:val="00D47373"/>
    <w:rsid w:val="00D52A81"/>
    <w:rsid w:val="00D5679F"/>
    <w:rsid w:val="00D61AF2"/>
    <w:rsid w:val="00D65CF0"/>
    <w:rsid w:val="00D70913"/>
    <w:rsid w:val="00D71143"/>
    <w:rsid w:val="00D726D6"/>
    <w:rsid w:val="00D76310"/>
    <w:rsid w:val="00D82063"/>
    <w:rsid w:val="00D91E43"/>
    <w:rsid w:val="00DA4C02"/>
    <w:rsid w:val="00DA6E1E"/>
    <w:rsid w:val="00DB302C"/>
    <w:rsid w:val="00DB54DF"/>
    <w:rsid w:val="00DC3D0C"/>
    <w:rsid w:val="00DC3EBA"/>
    <w:rsid w:val="00DC5541"/>
    <w:rsid w:val="00DE0352"/>
    <w:rsid w:val="00DE214F"/>
    <w:rsid w:val="00DF4164"/>
    <w:rsid w:val="00DF7424"/>
    <w:rsid w:val="00DF7E12"/>
    <w:rsid w:val="00E037E6"/>
    <w:rsid w:val="00E04DBF"/>
    <w:rsid w:val="00E0598B"/>
    <w:rsid w:val="00E1134C"/>
    <w:rsid w:val="00E13381"/>
    <w:rsid w:val="00E17309"/>
    <w:rsid w:val="00E212E6"/>
    <w:rsid w:val="00E222EF"/>
    <w:rsid w:val="00E23771"/>
    <w:rsid w:val="00E319FC"/>
    <w:rsid w:val="00E34E6F"/>
    <w:rsid w:val="00E36F8A"/>
    <w:rsid w:val="00E37393"/>
    <w:rsid w:val="00E37C72"/>
    <w:rsid w:val="00E430BD"/>
    <w:rsid w:val="00E46332"/>
    <w:rsid w:val="00E47F04"/>
    <w:rsid w:val="00E5389E"/>
    <w:rsid w:val="00E553E4"/>
    <w:rsid w:val="00E57DEB"/>
    <w:rsid w:val="00E60EBF"/>
    <w:rsid w:val="00E632BA"/>
    <w:rsid w:val="00E66C8B"/>
    <w:rsid w:val="00E72DB3"/>
    <w:rsid w:val="00E73D13"/>
    <w:rsid w:val="00E764C8"/>
    <w:rsid w:val="00E84744"/>
    <w:rsid w:val="00E84A14"/>
    <w:rsid w:val="00E85FA7"/>
    <w:rsid w:val="00E8635C"/>
    <w:rsid w:val="00E866BE"/>
    <w:rsid w:val="00E87118"/>
    <w:rsid w:val="00E87BB1"/>
    <w:rsid w:val="00E943D6"/>
    <w:rsid w:val="00E94755"/>
    <w:rsid w:val="00EA3556"/>
    <w:rsid w:val="00EB76D7"/>
    <w:rsid w:val="00EE4958"/>
    <w:rsid w:val="00EF0F99"/>
    <w:rsid w:val="00EF2A19"/>
    <w:rsid w:val="00EF4B8F"/>
    <w:rsid w:val="00EF6A32"/>
    <w:rsid w:val="00F069BC"/>
    <w:rsid w:val="00F11410"/>
    <w:rsid w:val="00F14533"/>
    <w:rsid w:val="00F14BE5"/>
    <w:rsid w:val="00F17AAA"/>
    <w:rsid w:val="00F21977"/>
    <w:rsid w:val="00F27442"/>
    <w:rsid w:val="00F35F54"/>
    <w:rsid w:val="00F51AEE"/>
    <w:rsid w:val="00F53459"/>
    <w:rsid w:val="00F536D7"/>
    <w:rsid w:val="00F566F8"/>
    <w:rsid w:val="00F60DF3"/>
    <w:rsid w:val="00F63F7A"/>
    <w:rsid w:val="00F67175"/>
    <w:rsid w:val="00F702F1"/>
    <w:rsid w:val="00F72DEC"/>
    <w:rsid w:val="00F734EF"/>
    <w:rsid w:val="00F73EC4"/>
    <w:rsid w:val="00F74482"/>
    <w:rsid w:val="00F750C3"/>
    <w:rsid w:val="00F8051C"/>
    <w:rsid w:val="00F81F8F"/>
    <w:rsid w:val="00F84E41"/>
    <w:rsid w:val="00F8785A"/>
    <w:rsid w:val="00F87B46"/>
    <w:rsid w:val="00F901EA"/>
    <w:rsid w:val="00F9413B"/>
    <w:rsid w:val="00FA098D"/>
    <w:rsid w:val="00FA6D9D"/>
    <w:rsid w:val="00FB00FD"/>
    <w:rsid w:val="00FC67C9"/>
    <w:rsid w:val="00FC6BA0"/>
    <w:rsid w:val="00FC7A91"/>
    <w:rsid w:val="00FD58A5"/>
    <w:rsid w:val="00FD5C85"/>
    <w:rsid w:val="00FD6084"/>
    <w:rsid w:val="00FE01BF"/>
    <w:rsid w:val="00FF0BE5"/>
    <w:rsid w:val="00FF3185"/>
    <w:rsid w:val="00FF3254"/>
    <w:rsid w:val="00FF7261"/>
    <w:rsid w:val="00FF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61F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67A"/>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qFormat/>
    <w:rsid w:val="0061767A"/>
    <w:pPr>
      <w:keepNext/>
      <w:numPr>
        <w:numId w:val="30"/>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61767A"/>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FD5C85"/>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FD5C85"/>
    <w:pPr>
      <w:keepNext/>
      <w:keepLines/>
      <w:spacing w:before="200" w:after="60"/>
      <w:outlineLvl w:val="3"/>
    </w:pPr>
    <w:rPr>
      <w:b/>
      <w:bCs/>
      <w:i/>
      <w:iCs/>
    </w:rPr>
  </w:style>
  <w:style w:type="paragraph" w:styleId="Heading5">
    <w:name w:val="heading 5"/>
    <w:aliases w:val="Para5,i."/>
    <w:basedOn w:val="Normal"/>
    <w:next w:val="Normal"/>
    <w:link w:val="Heading5Char"/>
    <w:qFormat/>
    <w:rsid w:val="00C67D6E"/>
    <w:pPr>
      <w:numPr>
        <w:ilvl w:val="4"/>
        <w:numId w:val="70"/>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C67D6E"/>
    <w:pPr>
      <w:numPr>
        <w:ilvl w:val="5"/>
        <w:numId w:val="70"/>
      </w:numPr>
      <w:spacing w:before="240" w:after="60"/>
      <w:outlineLvl w:val="5"/>
    </w:pPr>
    <w:rPr>
      <w:i/>
      <w:sz w:val="22"/>
    </w:rPr>
  </w:style>
  <w:style w:type="paragraph" w:styleId="Heading7">
    <w:name w:val="heading 7"/>
    <w:aliases w:val="Spare3,(i)"/>
    <w:basedOn w:val="Normal"/>
    <w:next w:val="Normal"/>
    <w:link w:val="Heading7Char"/>
    <w:qFormat/>
    <w:rsid w:val="00C67D6E"/>
    <w:pPr>
      <w:numPr>
        <w:ilvl w:val="6"/>
        <w:numId w:val="70"/>
      </w:numPr>
      <w:spacing w:before="240" w:after="60"/>
      <w:outlineLvl w:val="6"/>
    </w:pPr>
  </w:style>
  <w:style w:type="paragraph" w:styleId="Heading8">
    <w:name w:val="heading 8"/>
    <w:aliases w:val="Spare4,(A)"/>
    <w:basedOn w:val="Normal"/>
    <w:next w:val="Normal"/>
    <w:link w:val="Heading8Char"/>
    <w:qFormat/>
    <w:rsid w:val="00C67D6E"/>
    <w:pPr>
      <w:numPr>
        <w:ilvl w:val="7"/>
        <w:numId w:val="70"/>
      </w:numPr>
      <w:spacing w:before="240" w:after="60"/>
      <w:outlineLvl w:val="7"/>
    </w:pPr>
    <w:rPr>
      <w:i/>
    </w:rPr>
  </w:style>
  <w:style w:type="paragraph" w:styleId="Heading9">
    <w:name w:val="heading 9"/>
    <w:aliases w:val="Spare5,HAPPY,I"/>
    <w:basedOn w:val="Normal"/>
    <w:next w:val="Normal"/>
    <w:link w:val="Heading9Char"/>
    <w:qFormat/>
    <w:rsid w:val="00C67D6E"/>
    <w:pPr>
      <w:numPr>
        <w:ilvl w:val="8"/>
        <w:numId w:val="70"/>
      </w:numPr>
      <w:spacing w:before="240" w:after="60"/>
      <w:outlineLvl w:val="8"/>
    </w:pPr>
    <w:rPr>
      <w:i/>
      <w:sz w:val="18"/>
    </w:rPr>
  </w:style>
  <w:style w:type="character" w:default="1" w:styleId="DefaultParagraphFont">
    <w:name w:val="Default Paragraph Font"/>
    <w:uiPriority w:val="1"/>
    <w:semiHidden/>
    <w:unhideWhenUsed/>
    <w:rsid w:val="006176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767A"/>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1. Char"/>
    <w:locked/>
    <w:rsid w:val="00E66C8B"/>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61767A"/>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FD5C85"/>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FD5C85"/>
    <w:rPr>
      <w:rFonts w:ascii="Arial" w:hAnsi="Arial"/>
      <w:b/>
      <w:bCs/>
      <w:i/>
      <w:iCs/>
      <w:szCs w:val="24"/>
    </w:rPr>
  </w:style>
  <w:style w:type="character" w:customStyle="1" w:styleId="Heading5Char">
    <w:name w:val="Heading 5 Char"/>
    <w:aliases w:val="Para5 Char1,i. Char"/>
    <w:link w:val="Heading5"/>
    <w:locked/>
    <w:rsid w:val="00C67D6E"/>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C67D6E"/>
    <w:rPr>
      <w:rFonts w:ascii="Arial" w:hAnsi="Arial"/>
      <w:i/>
      <w:sz w:val="22"/>
      <w:szCs w:val="24"/>
    </w:rPr>
  </w:style>
  <w:style w:type="character" w:customStyle="1" w:styleId="Heading7Char">
    <w:name w:val="Heading 7 Char"/>
    <w:aliases w:val="Spare3 Char1,(i) Char"/>
    <w:link w:val="Heading7"/>
    <w:locked/>
    <w:rsid w:val="00C67D6E"/>
    <w:rPr>
      <w:rFonts w:ascii="Arial" w:hAnsi="Arial"/>
      <w:szCs w:val="24"/>
    </w:rPr>
  </w:style>
  <w:style w:type="character" w:customStyle="1" w:styleId="Heading8Char">
    <w:name w:val="Heading 8 Char"/>
    <w:aliases w:val="Spare4 Char1,(A) Char1"/>
    <w:link w:val="Heading8"/>
    <w:locked/>
    <w:rsid w:val="00C67D6E"/>
    <w:rPr>
      <w:rFonts w:ascii="Arial" w:hAnsi="Arial"/>
      <w:i/>
      <w:szCs w:val="24"/>
    </w:rPr>
  </w:style>
  <w:style w:type="character" w:customStyle="1" w:styleId="Heading9Char">
    <w:name w:val="Heading 9 Char"/>
    <w:aliases w:val="Spare5 Char1,HAPPY Char1,I Char"/>
    <w:link w:val="Heading9"/>
    <w:locked/>
    <w:rsid w:val="00C67D6E"/>
    <w:rPr>
      <w:rFonts w:ascii="Arial" w:hAnsi="Arial"/>
      <w:i/>
      <w:sz w:val="18"/>
      <w:szCs w:val="24"/>
    </w:rPr>
  </w:style>
  <w:style w:type="paragraph" w:customStyle="1" w:styleId="TextLevel3">
    <w:name w:val="Text Level 3"/>
    <w:pPr>
      <w:numPr>
        <w:ilvl w:val="4"/>
        <w:numId w:val="3"/>
      </w:numPr>
      <w:spacing w:after="120"/>
      <w:jc w:val="both"/>
    </w:pPr>
    <w:rPr>
      <w:rFonts w:ascii="Arial" w:hAnsi="Arial"/>
      <w:lang w:eastAsia="en-US"/>
    </w:rPr>
  </w:style>
  <w:style w:type="paragraph" w:customStyle="1" w:styleId="TextLevel4">
    <w:name w:val="Text Level 4"/>
    <w:basedOn w:val="Heading4"/>
    <w:pPr>
      <w:keepNext w:val="0"/>
      <w:numPr>
        <w:ilvl w:val="5"/>
        <w:numId w:val="3"/>
      </w:numPr>
      <w:spacing w:before="0"/>
    </w:pPr>
    <w:rPr>
      <w:b w:val="0"/>
    </w:rPr>
  </w:style>
  <w:style w:type="paragraph" w:customStyle="1" w:styleId="TextLevel5">
    <w:name w:val="Text Level 5"/>
    <w:basedOn w:val="Heading5"/>
    <w:pPr>
      <w:numPr>
        <w:numId w:val="2"/>
      </w:numPr>
    </w:pPr>
    <w:rPr>
      <w:b/>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CB1027"/>
    <w:pPr>
      <w:numPr>
        <w:ilvl w:val="6"/>
        <w:numId w:val="3"/>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265BCD"/>
    <w:pPr>
      <w:tabs>
        <w:tab w:val="center" w:pos="4153"/>
        <w:tab w:val="right" w:pos="8306"/>
      </w:tabs>
    </w:pPr>
  </w:style>
  <w:style w:type="character" w:customStyle="1" w:styleId="HeaderChar1">
    <w:name w:val="Header Char1"/>
    <w:link w:val="Header"/>
    <w:rsid w:val="00265BCD"/>
    <w:rPr>
      <w:rFonts w:ascii="Arial" w:eastAsia="Calibri" w:hAnsi="Arial"/>
      <w:szCs w:val="22"/>
      <w:lang w:eastAsia="en-US"/>
    </w:rPr>
  </w:style>
  <w:style w:type="paragraph" w:styleId="Footer">
    <w:name w:val="footer"/>
    <w:basedOn w:val="Normal"/>
    <w:link w:val="FooterChar1"/>
    <w:rsid w:val="00265BCD"/>
    <w:pPr>
      <w:tabs>
        <w:tab w:val="center" w:pos="4153"/>
        <w:tab w:val="right" w:pos="8306"/>
      </w:tabs>
    </w:pPr>
  </w:style>
  <w:style w:type="character" w:customStyle="1" w:styleId="FooterChar1">
    <w:name w:val="Footer Char1"/>
    <w:link w:val="Footer"/>
    <w:rsid w:val="00265BCD"/>
    <w:rPr>
      <w:rFonts w:ascii="Arial" w:eastAsia="Calibri" w:hAnsi="Arial"/>
      <w:szCs w:val="22"/>
      <w:lang w:eastAsia="en-US"/>
    </w:rPr>
  </w:style>
  <w:style w:type="character" w:styleId="PageNumber">
    <w:name w:val="page number"/>
    <w:rsid w:val="00265BCD"/>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61767A"/>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0B21F5"/>
    <w:pPr>
      <w:tabs>
        <w:tab w:val="num" w:pos="2160"/>
      </w:tabs>
      <w:ind w:left="2018" w:hanging="578"/>
    </w:pPr>
  </w:style>
  <w:style w:type="paragraph" w:styleId="TOC1">
    <w:name w:val="toc 1"/>
    <w:next w:val="ASDEFCONNormal"/>
    <w:autoRedefine/>
    <w:uiPriority w:val="39"/>
    <w:rsid w:val="0061767A"/>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61767A"/>
    <w:pPr>
      <w:spacing w:after="120"/>
      <w:jc w:val="both"/>
    </w:pPr>
    <w:rPr>
      <w:rFonts w:ascii="Arial" w:hAnsi="Arial"/>
      <w:color w:val="000000"/>
      <w:szCs w:val="40"/>
    </w:rPr>
  </w:style>
  <w:style w:type="character" w:customStyle="1" w:styleId="ASDEFCONNormalChar">
    <w:name w:val="ASDEFCON Normal Char"/>
    <w:link w:val="ASDEFCONNormal"/>
    <w:rsid w:val="0061767A"/>
    <w:rPr>
      <w:rFonts w:ascii="Arial" w:hAnsi="Arial"/>
      <w:color w:val="000000"/>
      <w:szCs w:val="40"/>
    </w:rPr>
  </w:style>
  <w:style w:type="character" w:styleId="CommentReference">
    <w:name w:val="annotation reference"/>
    <w:semiHidden/>
    <w:rsid w:val="00265BCD"/>
    <w:rPr>
      <w:rFonts w:cs="Times New Roman"/>
      <w:sz w:val="16"/>
    </w:rPr>
  </w:style>
  <w:style w:type="paragraph" w:styleId="CommentText">
    <w:name w:val="annotation text"/>
    <w:basedOn w:val="Normal"/>
    <w:link w:val="CommentTextChar1"/>
    <w:semiHidden/>
    <w:rsid w:val="00265BCD"/>
  </w:style>
  <w:style w:type="character" w:customStyle="1" w:styleId="CommentTextChar1">
    <w:name w:val="Comment Text Char1"/>
    <w:link w:val="CommentText"/>
    <w:semiHidden/>
    <w:rsid w:val="00265BCD"/>
    <w:rPr>
      <w:rFonts w:ascii="Arial" w:eastAsia="Calibri" w:hAnsi="Arial"/>
      <w:szCs w:val="22"/>
      <w:lang w:eastAsia="en-US"/>
    </w:rPr>
  </w:style>
  <w:style w:type="paragraph" w:styleId="TOC2">
    <w:name w:val="toc 2"/>
    <w:next w:val="ASDEFCONNormal"/>
    <w:autoRedefine/>
    <w:uiPriority w:val="39"/>
    <w:rsid w:val="0061767A"/>
    <w:pPr>
      <w:spacing w:after="60"/>
      <w:ind w:left="1417" w:hanging="850"/>
    </w:pPr>
    <w:rPr>
      <w:rFonts w:ascii="Arial" w:hAnsi="Arial" w:cs="Arial"/>
      <w:szCs w:val="24"/>
    </w:rPr>
  </w:style>
  <w:style w:type="paragraph" w:styleId="TOC3">
    <w:name w:val="toc 3"/>
    <w:basedOn w:val="Normal"/>
    <w:next w:val="Normal"/>
    <w:autoRedefine/>
    <w:rsid w:val="0061767A"/>
    <w:pPr>
      <w:spacing w:after="100"/>
      <w:ind w:left="400"/>
    </w:pPr>
  </w:style>
  <w:style w:type="paragraph" w:customStyle="1" w:styleId="TextLevel6">
    <w:name w:val="Text Level 6"/>
    <w:basedOn w:val="Heading6"/>
    <w:rPr>
      <w:b/>
    </w:rPr>
  </w:style>
  <w:style w:type="paragraph" w:styleId="Title">
    <w:name w:val="Title"/>
    <w:basedOn w:val="Normal"/>
    <w:next w:val="Normal"/>
    <w:link w:val="TitleChar"/>
    <w:qFormat/>
    <w:rsid w:val="00FD5C85"/>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
    <w:name w:val="Indent"/>
    <w:basedOn w:val="Normal"/>
    <w:pPr>
      <w:tabs>
        <w:tab w:val="left" w:pos="1701"/>
      </w:tabs>
      <w:ind w:left="1701"/>
    </w:pPr>
  </w:style>
  <w:style w:type="paragraph" w:styleId="BalloonText">
    <w:name w:val="Balloon Text"/>
    <w:basedOn w:val="Normal"/>
    <w:link w:val="BalloonTextChar"/>
    <w:autoRedefine/>
    <w:rsid w:val="00865A60"/>
    <w:rPr>
      <w:sz w:val="18"/>
      <w:szCs w:val="20"/>
    </w:rPr>
  </w:style>
  <w:style w:type="character" w:customStyle="1" w:styleId="BalloonTextChar1">
    <w:name w:val="Balloon Text Char1"/>
    <w:rsid w:val="00264313"/>
    <w:rPr>
      <w:rFonts w:ascii="Calibri" w:hAnsi="Calibri"/>
      <w:sz w:val="18"/>
    </w:rPr>
  </w:style>
  <w:style w:type="paragraph" w:styleId="CommentSubject">
    <w:name w:val="annotation subject"/>
    <w:basedOn w:val="CommentText"/>
    <w:next w:val="CommentText"/>
    <w:link w:val="CommentSubjectChar1"/>
    <w:semiHidden/>
    <w:rsid w:val="00265BCD"/>
    <w:rPr>
      <w:b/>
      <w:bCs/>
    </w:rPr>
  </w:style>
  <w:style w:type="character" w:customStyle="1" w:styleId="CommentSubjectChar1">
    <w:name w:val="Comment Subject Char1"/>
    <w:link w:val="CommentSubject"/>
    <w:semiHidden/>
    <w:rsid w:val="00265BCD"/>
    <w:rPr>
      <w:rFonts w:ascii="Arial" w:eastAsia="Calibri" w:hAnsi="Arial"/>
      <w:b/>
      <w:bCs/>
      <w:szCs w:val="22"/>
      <w:lang w:eastAsia="en-US"/>
    </w:rPr>
  </w:style>
  <w:style w:type="paragraph" w:customStyle="1" w:styleId="heading">
    <w:name w:val="heading"/>
    <w:rsid w:val="007E350B"/>
    <w:pPr>
      <w:tabs>
        <w:tab w:val="left" w:pos="1701"/>
      </w:tabs>
      <w:spacing w:before="240" w:after="120"/>
    </w:pPr>
    <w:rPr>
      <w:rFonts w:ascii="Arial" w:hAnsi="Arial"/>
      <w:b/>
      <w:noProof/>
    </w:rPr>
  </w:style>
  <w:style w:type="paragraph" w:customStyle="1" w:styleId="TextManualNumber">
    <w:name w:val="Text Manual Number"/>
    <w:basedOn w:val="Normal"/>
    <w:rsid w:val="007E350B"/>
    <w:pPr>
      <w:ind w:left="907" w:hanging="907"/>
    </w:pPr>
  </w:style>
  <w:style w:type="paragraph" w:customStyle="1" w:styleId="Options">
    <w:name w:val="Options"/>
    <w:basedOn w:val="Normal"/>
    <w:next w:val="Normal"/>
    <w:rsid w:val="00265BCD"/>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CB1027"/>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page">
    <w:name w:val="page"/>
    <w:basedOn w:val="Normal"/>
    <w:next w:val="Normal"/>
    <w:pPr>
      <w:tabs>
        <w:tab w:val="num" w:pos="864"/>
      </w:tabs>
      <w:ind w:left="864" w:hanging="864"/>
      <w:jc w:val="right"/>
    </w:pPr>
    <w:rPr>
      <w:b/>
      <w:lang w:val="en-US"/>
    </w:rPr>
  </w:style>
  <w:style w:type="paragraph" w:customStyle="1" w:styleId="ssspara">
    <w:name w:val="ssspara"/>
    <w:basedOn w:val="Normal"/>
    <w:pPr>
      <w:numPr>
        <w:ilvl w:val="8"/>
        <w:numId w:val="3"/>
      </w:numPr>
    </w:pPr>
  </w:style>
  <w:style w:type="paragraph" w:customStyle="1" w:styleId="textlevel2">
    <w:name w:val="text level 2"/>
    <w:next w:val="Normal"/>
    <w:pPr>
      <w:numPr>
        <w:ilvl w:val="2"/>
        <w:numId w:val="3"/>
      </w:numPr>
      <w:spacing w:before="120" w:after="120"/>
      <w:jc w:val="both"/>
    </w:pPr>
    <w:rPr>
      <w:rFonts w:ascii="Arial" w:hAnsi="Arial"/>
      <w:b/>
    </w:rPr>
  </w:style>
  <w:style w:type="paragraph" w:customStyle="1" w:styleId="TitleChapter">
    <w:name w:val="TitleChapter"/>
    <w:next w:val="Normal"/>
    <w:pPr>
      <w:spacing w:before="240"/>
      <w:jc w:val="center"/>
    </w:pPr>
    <w:rPr>
      <w:rFonts w:ascii="Arial" w:hAnsi="Arial"/>
      <w:b/>
      <w:caps/>
      <w:noProof/>
      <w:lang w:eastAsia="en-US"/>
    </w:rPr>
  </w:style>
  <w:style w:type="table" w:styleId="TableGrid">
    <w:name w:val="Table Grid"/>
    <w:basedOn w:val="TableNormal"/>
    <w:rsid w:val="00BA1485"/>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BA1485"/>
  </w:style>
  <w:style w:type="character" w:customStyle="1" w:styleId="BodyTextChar1">
    <w:name w:val="Body Text Char1"/>
    <w:link w:val="BodyText"/>
    <w:locked/>
    <w:rsid w:val="00265BCD"/>
    <w:rPr>
      <w:rFonts w:ascii="Arial" w:eastAsia="Calibri" w:hAnsi="Arial"/>
      <w:szCs w:val="22"/>
      <w:lang w:val="en-AU" w:eastAsia="en-US" w:bidi="ar-SA"/>
    </w:rPr>
  </w:style>
  <w:style w:type="paragraph" w:customStyle="1" w:styleId="Style1">
    <w:name w:val="Style1"/>
    <w:basedOn w:val="Heading4"/>
    <w:rsid w:val="00BA1485"/>
    <w:rPr>
      <w:b w:val="0"/>
    </w:rPr>
  </w:style>
  <w:style w:type="paragraph" w:styleId="EndnoteText">
    <w:name w:val="endnote text"/>
    <w:basedOn w:val="Normal"/>
    <w:link w:val="EndnoteTextChar1"/>
    <w:semiHidden/>
    <w:rsid w:val="00BA1485"/>
    <w:rPr>
      <w:szCs w:val="20"/>
    </w:rPr>
  </w:style>
  <w:style w:type="character" w:customStyle="1" w:styleId="EndnoteTextChar1">
    <w:name w:val="Endnote Text Char1"/>
    <w:link w:val="EndnoteText"/>
    <w:semiHidden/>
    <w:locked/>
    <w:rsid w:val="00265BCD"/>
    <w:rPr>
      <w:rFonts w:ascii="Arial" w:eastAsia="Calibri" w:hAnsi="Arial"/>
      <w:lang w:val="en-AU" w:eastAsia="en-US" w:bidi="ar-SA"/>
    </w:rPr>
  </w:style>
  <w:style w:type="paragraph" w:customStyle="1" w:styleId="NoteToDrafters0">
    <w:name w:val="Note To Drafters"/>
    <w:basedOn w:val="Normal"/>
    <w:next w:val="Normal"/>
    <w:autoRedefine/>
    <w:semiHidden/>
    <w:rsid w:val="00265BCD"/>
    <w:pPr>
      <w:keepNext/>
      <w:shd w:val="clear" w:color="auto" w:fill="000000"/>
      <w:spacing w:before="120"/>
    </w:pPr>
    <w:rPr>
      <w:b/>
      <w:i/>
    </w:rPr>
  </w:style>
  <w:style w:type="paragraph" w:customStyle="1" w:styleId="NotetoTenderers0">
    <w:name w:val="Note to Tenderers"/>
    <w:basedOn w:val="Normal"/>
    <w:next w:val="Normal"/>
    <w:semiHidden/>
    <w:rsid w:val="00265BCD"/>
    <w:pPr>
      <w:shd w:val="pct15" w:color="auto" w:fill="FFFFFF"/>
      <w:spacing w:before="120"/>
    </w:pPr>
    <w:rPr>
      <w:b/>
      <w:i/>
    </w:rPr>
  </w:style>
  <w:style w:type="paragraph" w:customStyle="1" w:styleId="subpara">
    <w:name w:val="sub para"/>
    <w:basedOn w:val="Normal"/>
    <w:semiHidden/>
    <w:rsid w:val="00265BCD"/>
    <w:pPr>
      <w:tabs>
        <w:tab w:val="num" w:pos="1134"/>
        <w:tab w:val="left" w:pos="1418"/>
      </w:tabs>
      <w:ind w:left="1134" w:hanging="567"/>
    </w:pPr>
  </w:style>
  <w:style w:type="paragraph" w:customStyle="1" w:styleId="subsubpara">
    <w:name w:val="sub sub para"/>
    <w:basedOn w:val="Normal"/>
    <w:autoRedefine/>
    <w:semiHidden/>
    <w:rsid w:val="00265BCD"/>
    <w:pPr>
      <w:tabs>
        <w:tab w:val="left" w:pos="1985"/>
        <w:tab w:val="num" w:pos="2138"/>
      </w:tabs>
      <w:ind w:left="1985" w:hanging="567"/>
    </w:pPr>
  </w:style>
  <w:style w:type="paragraph" w:customStyle="1" w:styleId="TitleCase">
    <w:name w:val="Title Case"/>
    <w:basedOn w:val="Normal"/>
    <w:next w:val="Normal"/>
    <w:semiHidden/>
    <w:rsid w:val="00265BCD"/>
    <w:rPr>
      <w:b/>
      <w:caps/>
    </w:rPr>
  </w:style>
  <w:style w:type="paragraph" w:customStyle="1" w:styleId="Recitals">
    <w:name w:val="Recitals"/>
    <w:basedOn w:val="Normal"/>
    <w:semiHidden/>
    <w:rsid w:val="00265BCD"/>
    <w:pPr>
      <w:tabs>
        <w:tab w:val="left" w:pos="851"/>
        <w:tab w:val="num" w:pos="1134"/>
      </w:tabs>
    </w:pPr>
  </w:style>
  <w:style w:type="paragraph" w:customStyle="1" w:styleId="NormalIndent1">
    <w:name w:val="Normal Indent1"/>
    <w:basedOn w:val="Normal"/>
    <w:autoRedefine/>
    <w:semiHidden/>
    <w:rsid w:val="00265BCD"/>
    <w:pPr>
      <w:keepNext/>
      <w:ind w:left="851"/>
    </w:pPr>
  </w:style>
  <w:style w:type="paragraph" w:customStyle="1" w:styleId="TablePara">
    <w:name w:val="Table Para"/>
    <w:autoRedefine/>
    <w:semiHidden/>
    <w:rsid w:val="00265BCD"/>
    <w:pPr>
      <w:numPr>
        <w:numId w:val="20"/>
      </w:numPr>
      <w:spacing w:before="120" w:after="120"/>
      <w:jc w:val="both"/>
    </w:pPr>
    <w:rPr>
      <w:rFonts w:ascii="Arial" w:hAnsi="Arial"/>
      <w:noProof/>
      <w:lang w:val="en-US" w:eastAsia="en-US"/>
    </w:rPr>
  </w:style>
  <w:style w:type="paragraph" w:customStyle="1" w:styleId="TableStyle">
    <w:name w:val="Table Style"/>
    <w:basedOn w:val="Normal"/>
    <w:autoRedefine/>
    <w:semiHidden/>
    <w:rsid w:val="00265BCD"/>
  </w:style>
  <w:style w:type="paragraph" w:customStyle="1" w:styleId="TableSubpara">
    <w:name w:val="Table Subpara"/>
    <w:autoRedefine/>
    <w:semiHidden/>
    <w:rsid w:val="00265BCD"/>
    <w:pPr>
      <w:spacing w:before="120" w:after="120"/>
      <w:ind w:left="568" w:hanging="568"/>
      <w:jc w:val="both"/>
    </w:pPr>
    <w:rPr>
      <w:rFonts w:ascii="Arial" w:hAnsi="Arial"/>
      <w:noProof/>
      <w:lang w:val="en-US" w:eastAsia="en-US"/>
    </w:rPr>
  </w:style>
  <w:style w:type="paragraph" w:customStyle="1" w:styleId="Indentlist">
    <w:name w:val="Indent list"/>
    <w:basedOn w:val="Normal"/>
    <w:rsid w:val="00265BCD"/>
    <w:pPr>
      <w:numPr>
        <w:numId w:val="21"/>
      </w:numPr>
      <w:tabs>
        <w:tab w:val="left" w:pos="1701"/>
      </w:tabs>
    </w:pPr>
  </w:style>
  <w:style w:type="paragraph" w:customStyle="1" w:styleId="Level11fo">
    <w:name w:val="Level 1.1fo"/>
    <w:basedOn w:val="Normal"/>
    <w:rsid w:val="00265BCD"/>
    <w:pPr>
      <w:spacing w:before="200" w:after="0" w:line="240" w:lineRule="atLeast"/>
      <w:ind w:left="720"/>
    </w:pPr>
    <w:rPr>
      <w:rFonts w:eastAsia="SimSun"/>
      <w:szCs w:val="20"/>
      <w:lang w:eastAsia="zh-CN"/>
    </w:rPr>
  </w:style>
  <w:style w:type="character" w:customStyle="1" w:styleId="ArialBold10">
    <w:name w:val="ArialBold10"/>
    <w:rsid w:val="00265BCD"/>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FD5C85"/>
    <w:rPr>
      <w:rFonts w:ascii="Arial" w:hAnsi="Arial" w:cs="Arial"/>
      <w:b/>
      <w:bCs/>
      <w:kern w:val="32"/>
      <w:sz w:val="32"/>
      <w:szCs w:val="32"/>
    </w:rPr>
  </w:style>
  <w:style w:type="character" w:customStyle="1" w:styleId="HeaderChar">
    <w:name w:val="Header Char"/>
    <w:semiHidden/>
    <w:locked/>
    <w:rsid w:val="00265BCD"/>
    <w:rPr>
      <w:rFonts w:ascii="Arial" w:hAnsi="Arial" w:cs="Times New Roman"/>
      <w:sz w:val="22"/>
      <w:szCs w:val="22"/>
      <w:lang w:val="x-none" w:eastAsia="en-US"/>
    </w:rPr>
  </w:style>
  <w:style w:type="character" w:customStyle="1" w:styleId="FooterChar">
    <w:name w:val="Footer Char"/>
    <w:semiHidden/>
    <w:locked/>
    <w:rsid w:val="00265BCD"/>
    <w:rPr>
      <w:rFonts w:ascii="Arial" w:hAnsi="Arial" w:cs="Times New Roman"/>
      <w:sz w:val="22"/>
      <w:szCs w:val="22"/>
      <w:lang w:val="x-none" w:eastAsia="en-US"/>
    </w:rPr>
  </w:style>
  <w:style w:type="character" w:customStyle="1" w:styleId="CommentTextChar">
    <w:name w:val="Comment Text Char"/>
    <w:semiHidden/>
    <w:locked/>
    <w:rsid w:val="00265BCD"/>
    <w:rPr>
      <w:rFonts w:ascii="Arial" w:hAnsi="Arial" w:cs="Times New Roman"/>
      <w:lang w:val="x-none" w:eastAsia="en-US"/>
    </w:rPr>
  </w:style>
  <w:style w:type="character" w:customStyle="1" w:styleId="CommentSubjectChar">
    <w:name w:val="Comment Subject Char"/>
    <w:semiHidden/>
    <w:locked/>
    <w:rsid w:val="00265BCD"/>
    <w:rPr>
      <w:rFonts w:ascii="Arial" w:hAnsi="Arial" w:cs="Times New Roman"/>
      <w:b/>
      <w:bCs/>
      <w:lang w:val="x-none" w:eastAsia="en-US"/>
    </w:rPr>
  </w:style>
  <w:style w:type="character" w:customStyle="1" w:styleId="BalloonTextChar">
    <w:name w:val="Balloon Text Char"/>
    <w:link w:val="BalloonText"/>
    <w:locked/>
    <w:rsid w:val="00865A60"/>
    <w:rPr>
      <w:rFonts w:ascii="Arial" w:hAnsi="Arial"/>
      <w:sz w:val="18"/>
    </w:rPr>
  </w:style>
  <w:style w:type="character" w:customStyle="1" w:styleId="BodyTextChar">
    <w:name w:val="Body Text Char"/>
    <w:semiHidden/>
    <w:locked/>
    <w:rsid w:val="00265BCD"/>
    <w:rPr>
      <w:rFonts w:ascii="Arial" w:hAnsi="Arial" w:cs="Times New Roman"/>
      <w:sz w:val="22"/>
      <w:szCs w:val="22"/>
      <w:lang w:val="x-none" w:eastAsia="en-US"/>
    </w:rPr>
  </w:style>
  <w:style w:type="character" w:customStyle="1" w:styleId="EndnoteTextChar">
    <w:name w:val="Endnote Text Char"/>
    <w:semiHidden/>
    <w:locked/>
    <w:rsid w:val="00265BCD"/>
    <w:rPr>
      <w:rFonts w:ascii="Arial" w:hAnsi="Arial" w:cs="Times New Roman"/>
      <w:lang w:val="x-none" w:eastAsia="en-US"/>
    </w:rPr>
  </w:style>
  <w:style w:type="character" w:customStyle="1" w:styleId="SC430">
    <w:name w:val="SC430"/>
    <w:rsid w:val="00265BCD"/>
    <w:rPr>
      <w:rFonts w:cs="Arial"/>
      <w:color w:val="000000"/>
      <w:sz w:val="20"/>
      <w:szCs w:val="20"/>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E66C8B"/>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E66C8B"/>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E66C8B"/>
    <w:rPr>
      <w:b/>
      <w:bCs/>
      <w:iCs/>
      <w:szCs w:val="24"/>
    </w:rPr>
  </w:style>
  <w:style w:type="character" w:customStyle="1" w:styleId="Heading5Char1">
    <w:name w:val="Heading 5 Char1"/>
    <w:aliases w:val="Para5 Char"/>
    <w:locked/>
    <w:rsid w:val="00E66C8B"/>
    <w:rPr>
      <w:rFonts w:ascii="Arial" w:hAnsi="Arial"/>
      <w:b/>
      <w:bCs/>
      <w:iCs/>
      <w:szCs w:val="26"/>
    </w:rPr>
  </w:style>
  <w:style w:type="character" w:customStyle="1" w:styleId="Heading6Char1">
    <w:name w:val="Heading 6 Char1"/>
    <w:aliases w:val="sub-dash Char,sd Char,5 Char,Spare2 Char,A. Char,Heading 6 (a) Char,Smart 2000 Char"/>
    <w:locked/>
    <w:rsid w:val="00E66C8B"/>
    <w:rPr>
      <w:b/>
      <w:bCs/>
      <w:sz w:val="22"/>
      <w:szCs w:val="24"/>
    </w:rPr>
  </w:style>
  <w:style w:type="character" w:customStyle="1" w:styleId="Heading7Char1">
    <w:name w:val="Heading 7 Char1"/>
    <w:aliases w:val="Spare3 Char"/>
    <w:locked/>
    <w:rsid w:val="00E66C8B"/>
    <w:rPr>
      <w:sz w:val="24"/>
      <w:szCs w:val="24"/>
    </w:rPr>
  </w:style>
  <w:style w:type="character" w:customStyle="1" w:styleId="Heading8Char1">
    <w:name w:val="Heading 8 Char1"/>
    <w:aliases w:val="Spare4 Char,(A) Char"/>
    <w:locked/>
    <w:rsid w:val="00E66C8B"/>
    <w:rPr>
      <w:i/>
      <w:iCs/>
      <w:sz w:val="24"/>
      <w:szCs w:val="24"/>
    </w:rPr>
  </w:style>
  <w:style w:type="character" w:customStyle="1" w:styleId="Heading9Char1">
    <w:name w:val="Heading 9 Char1"/>
    <w:aliases w:val="Spare5 Char,HAPPY Char"/>
    <w:locked/>
    <w:rsid w:val="00E66C8B"/>
    <w:rPr>
      <w:rFonts w:ascii="Arial" w:hAnsi="Arial" w:cs="Arial"/>
      <w:sz w:val="22"/>
      <w:szCs w:val="24"/>
    </w:rPr>
  </w:style>
  <w:style w:type="paragraph" w:styleId="TOC4">
    <w:name w:val="toc 4"/>
    <w:basedOn w:val="Normal"/>
    <w:next w:val="Normal"/>
    <w:autoRedefine/>
    <w:rsid w:val="0061767A"/>
    <w:pPr>
      <w:spacing w:after="100"/>
      <w:ind w:left="600"/>
    </w:pPr>
  </w:style>
  <w:style w:type="paragraph" w:styleId="TOC5">
    <w:name w:val="toc 5"/>
    <w:basedOn w:val="Normal"/>
    <w:next w:val="Normal"/>
    <w:autoRedefine/>
    <w:rsid w:val="0061767A"/>
    <w:pPr>
      <w:spacing w:after="100"/>
      <w:ind w:left="800"/>
    </w:pPr>
  </w:style>
  <w:style w:type="paragraph" w:styleId="TOC6">
    <w:name w:val="toc 6"/>
    <w:basedOn w:val="Normal"/>
    <w:next w:val="Normal"/>
    <w:autoRedefine/>
    <w:rsid w:val="0061767A"/>
    <w:pPr>
      <w:spacing w:after="100"/>
      <w:ind w:left="1000"/>
    </w:pPr>
  </w:style>
  <w:style w:type="paragraph" w:styleId="TOC7">
    <w:name w:val="toc 7"/>
    <w:basedOn w:val="Normal"/>
    <w:next w:val="Normal"/>
    <w:autoRedefine/>
    <w:rsid w:val="0061767A"/>
    <w:pPr>
      <w:spacing w:after="100"/>
      <w:ind w:left="1200"/>
    </w:pPr>
  </w:style>
  <w:style w:type="paragraph" w:styleId="TOC8">
    <w:name w:val="toc 8"/>
    <w:basedOn w:val="Normal"/>
    <w:next w:val="Normal"/>
    <w:autoRedefine/>
    <w:rsid w:val="0061767A"/>
    <w:pPr>
      <w:spacing w:after="100"/>
      <w:ind w:left="1400"/>
    </w:pPr>
  </w:style>
  <w:style w:type="paragraph" w:styleId="TOC9">
    <w:name w:val="toc 9"/>
    <w:basedOn w:val="Normal"/>
    <w:next w:val="Normal"/>
    <w:autoRedefine/>
    <w:rsid w:val="0061767A"/>
    <w:pPr>
      <w:spacing w:after="100"/>
      <w:ind w:left="1600"/>
    </w:pPr>
  </w:style>
  <w:style w:type="character" w:styleId="Hyperlink">
    <w:name w:val="Hyperlink"/>
    <w:uiPriority w:val="99"/>
    <w:unhideWhenUsed/>
    <w:rsid w:val="0061767A"/>
    <w:rPr>
      <w:color w:val="0000FF"/>
      <w:u w:val="single"/>
    </w:rPr>
  </w:style>
  <w:style w:type="character" w:styleId="FollowedHyperlink">
    <w:name w:val="FollowedHyperlink"/>
    <w:semiHidden/>
    <w:rsid w:val="00265BCD"/>
    <w:rPr>
      <w:rFonts w:cs="Times New Roman"/>
      <w:color w:val="800080"/>
      <w:u w:val="single"/>
    </w:rPr>
  </w:style>
  <w:style w:type="character" w:styleId="Emphasis">
    <w:name w:val="Emphasis"/>
    <w:qFormat/>
    <w:rsid w:val="00E66C8B"/>
    <w:rPr>
      <w:i/>
      <w:iCs/>
    </w:rPr>
  </w:style>
  <w:style w:type="paragraph" w:styleId="Revision">
    <w:name w:val="Revision"/>
    <w:hidden/>
    <w:uiPriority w:val="99"/>
    <w:semiHidden/>
    <w:rsid w:val="00583759"/>
    <w:rPr>
      <w:rFonts w:ascii="Arial" w:eastAsia="Calibri" w:hAnsi="Arial"/>
      <w:szCs w:val="22"/>
      <w:lang w:eastAsia="en-US"/>
    </w:rPr>
  </w:style>
  <w:style w:type="paragraph" w:customStyle="1" w:styleId="COTCOCLV2-ASDEFCON">
    <w:name w:val="COT/COC LV2 - ASDEFCON"/>
    <w:basedOn w:val="ASDEFCONNormal"/>
    <w:next w:val="COTCOCLV3-ASDEFCON"/>
    <w:rsid w:val="0061767A"/>
    <w:pPr>
      <w:keepNext/>
      <w:keepLines/>
      <w:numPr>
        <w:ilvl w:val="1"/>
        <w:numId w:val="24"/>
      </w:numPr>
      <w:pBdr>
        <w:bottom w:val="single" w:sz="4" w:space="1" w:color="auto"/>
      </w:pBdr>
    </w:pPr>
    <w:rPr>
      <w:b/>
    </w:rPr>
  </w:style>
  <w:style w:type="paragraph" w:customStyle="1" w:styleId="COTCOCLV3-ASDEFCON">
    <w:name w:val="COT/COC LV3 - ASDEFCON"/>
    <w:basedOn w:val="ASDEFCONNormal"/>
    <w:rsid w:val="0061767A"/>
    <w:pPr>
      <w:numPr>
        <w:ilvl w:val="2"/>
        <w:numId w:val="24"/>
      </w:numPr>
    </w:pPr>
  </w:style>
  <w:style w:type="paragraph" w:customStyle="1" w:styleId="COTCOCLV1-ASDEFCON">
    <w:name w:val="COT/COC LV1 - ASDEFCON"/>
    <w:basedOn w:val="ASDEFCONNormal"/>
    <w:next w:val="COTCOCLV2-ASDEFCON"/>
    <w:rsid w:val="0061767A"/>
    <w:pPr>
      <w:keepNext/>
      <w:keepLines/>
      <w:numPr>
        <w:numId w:val="24"/>
      </w:numPr>
      <w:spacing w:before="240"/>
    </w:pPr>
    <w:rPr>
      <w:b/>
      <w:caps/>
    </w:rPr>
  </w:style>
  <w:style w:type="paragraph" w:customStyle="1" w:styleId="COTCOCLV4-ASDEFCON">
    <w:name w:val="COT/COC LV4 - ASDEFCON"/>
    <w:basedOn w:val="ASDEFCONNormal"/>
    <w:rsid w:val="0061767A"/>
    <w:pPr>
      <w:numPr>
        <w:ilvl w:val="3"/>
        <w:numId w:val="24"/>
      </w:numPr>
    </w:pPr>
  </w:style>
  <w:style w:type="paragraph" w:customStyle="1" w:styleId="COTCOCLV5-ASDEFCON">
    <w:name w:val="COT/COC LV5 - ASDEFCON"/>
    <w:basedOn w:val="ASDEFCONNormal"/>
    <w:rsid w:val="0061767A"/>
    <w:pPr>
      <w:numPr>
        <w:ilvl w:val="4"/>
        <w:numId w:val="24"/>
      </w:numPr>
    </w:pPr>
  </w:style>
  <w:style w:type="paragraph" w:customStyle="1" w:styleId="COTCOCLV6-ASDEFCON">
    <w:name w:val="COT/COC LV6 - ASDEFCON"/>
    <w:basedOn w:val="ASDEFCONNormal"/>
    <w:rsid w:val="0061767A"/>
    <w:pPr>
      <w:keepLines/>
      <w:numPr>
        <w:ilvl w:val="5"/>
        <w:numId w:val="24"/>
      </w:numPr>
    </w:pPr>
  </w:style>
  <w:style w:type="paragraph" w:customStyle="1" w:styleId="ASDEFCONOption">
    <w:name w:val="ASDEFCON Option"/>
    <w:basedOn w:val="ASDEFCONNormal"/>
    <w:rsid w:val="0061767A"/>
    <w:pPr>
      <w:keepNext/>
      <w:spacing w:before="60"/>
    </w:pPr>
    <w:rPr>
      <w:b/>
      <w:i/>
      <w:szCs w:val="24"/>
    </w:rPr>
  </w:style>
  <w:style w:type="paragraph" w:customStyle="1" w:styleId="NoteToDrafters-ASDEFCON">
    <w:name w:val="Note To Drafters - ASDEFCON"/>
    <w:basedOn w:val="ASDEFCONNormal"/>
    <w:rsid w:val="0061767A"/>
    <w:pPr>
      <w:keepNext/>
      <w:shd w:val="clear" w:color="auto" w:fill="000000"/>
    </w:pPr>
    <w:rPr>
      <w:b/>
      <w:i/>
      <w:color w:val="FFFFFF"/>
    </w:rPr>
  </w:style>
  <w:style w:type="paragraph" w:customStyle="1" w:styleId="NoteToTenderers-ASDEFCON">
    <w:name w:val="Note To Tenderers - ASDEFCON"/>
    <w:basedOn w:val="ASDEFCONNormal"/>
    <w:rsid w:val="0061767A"/>
    <w:pPr>
      <w:keepNext/>
      <w:shd w:val="pct15" w:color="auto" w:fill="auto"/>
    </w:pPr>
    <w:rPr>
      <w:b/>
      <w:i/>
    </w:rPr>
  </w:style>
  <w:style w:type="paragraph" w:customStyle="1" w:styleId="ASDEFCONTitle">
    <w:name w:val="ASDEFCON Title"/>
    <w:basedOn w:val="ASDEFCONNormal"/>
    <w:rsid w:val="0061767A"/>
    <w:pPr>
      <w:keepLines/>
      <w:spacing w:before="240"/>
      <w:jc w:val="center"/>
    </w:pPr>
    <w:rPr>
      <w:b/>
      <w:caps/>
    </w:rPr>
  </w:style>
  <w:style w:type="paragraph" w:customStyle="1" w:styleId="ATTANNLV1-ASDEFCON">
    <w:name w:val="ATT/ANN LV1 - ASDEFCON"/>
    <w:basedOn w:val="ASDEFCONNormal"/>
    <w:next w:val="ATTANNLV2-ASDEFCON"/>
    <w:rsid w:val="0061767A"/>
    <w:pPr>
      <w:keepNext/>
      <w:keepLines/>
      <w:numPr>
        <w:numId w:val="6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1767A"/>
    <w:pPr>
      <w:numPr>
        <w:ilvl w:val="1"/>
        <w:numId w:val="61"/>
      </w:numPr>
    </w:pPr>
    <w:rPr>
      <w:szCs w:val="24"/>
    </w:rPr>
  </w:style>
  <w:style w:type="character" w:customStyle="1" w:styleId="ATTANNLV2-ASDEFCONChar">
    <w:name w:val="ATT/ANN LV2 - ASDEFCON Char"/>
    <w:link w:val="ATTANNLV2-ASDEFCON"/>
    <w:rsid w:val="0061767A"/>
    <w:rPr>
      <w:rFonts w:ascii="Arial" w:hAnsi="Arial"/>
      <w:color w:val="000000"/>
      <w:szCs w:val="24"/>
    </w:rPr>
  </w:style>
  <w:style w:type="paragraph" w:customStyle="1" w:styleId="ATTANNLV3-ASDEFCON">
    <w:name w:val="ATT/ANN LV3 - ASDEFCON"/>
    <w:basedOn w:val="ASDEFCONNormal"/>
    <w:rsid w:val="0061767A"/>
    <w:pPr>
      <w:numPr>
        <w:ilvl w:val="2"/>
        <w:numId w:val="61"/>
      </w:numPr>
    </w:pPr>
    <w:rPr>
      <w:szCs w:val="24"/>
    </w:rPr>
  </w:style>
  <w:style w:type="paragraph" w:customStyle="1" w:styleId="ATTANNLV4-ASDEFCON">
    <w:name w:val="ATT/ANN LV4 - ASDEFCON"/>
    <w:basedOn w:val="ASDEFCONNormal"/>
    <w:rsid w:val="0061767A"/>
    <w:pPr>
      <w:numPr>
        <w:ilvl w:val="3"/>
        <w:numId w:val="61"/>
      </w:numPr>
    </w:pPr>
    <w:rPr>
      <w:szCs w:val="24"/>
    </w:rPr>
  </w:style>
  <w:style w:type="paragraph" w:customStyle="1" w:styleId="ASDEFCONCoverTitle">
    <w:name w:val="ASDEFCON Cover Title"/>
    <w:rsid w:val="0061767A"/>
    <w:pPr>
      <w:jc w:val="center"/>
    </w:pPr>
    <w:rPr>
      <w:rFonts w:ascii="Georgia" w:hAnsi="Georgia"/>
      <w:b/>
      <w:color w:val="000000"/>
      <w:sz w:val="100"/>
      <w:szCs w:val="24"/>
    </w:rPr>
  </w:style>
  <w:style w:type="paragraph" w:customStyle="1" w:styleId="ASDEFCONHeaderFooterLeft">
    <w:name w:val="ASDEFCON Header/Footer Left"/>
    <w:basedOn w:val="ASDEFCONNormal"/>
    <w:rsid w:val="0061767A"/>
    <w:pPr>
      <w:spacing w:after="0"/>
      <w:jc w:val="left"/>
    </w:pPr>
    <w:rPr>
      <w:sz w:val="16"/>
      <w:szCs w:val="24"/>
    </w:rPr>
  </w:style>
  <w:style w:type="paragraph" w:customStyle="1" w:styleId="ASDEFCONCoverPageIncorp">
    <w:name w:val="ASDEFCON Cover Page Incorp"/>
    <w:rsid w:val="0061767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1767A"/>
    <w:rPr>
      <w:b/>
      <w:i/>
    </w:rPr>
  </w:style>
  <w:style w:type="paragraph" w:customStyle="1" w:styleId="COTCOCLV2NONUM-ASDEFCON">
    <w:name w:val="COT/COC LV2 NONUM - ASDEFCON"/>
    <w:basedOn w:val="COTCOCLV2-ASDEFCON"/>
    <w:next w:val="COTCOCLV3-ASDEFCON"/>
    <w:rsid w:val="0061767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1767A"/>
    <w:pPr>
      <w:keepNext w:val="0"/>
      <w:numPr>
        <w:numId w:val="0"/>
      </w:numPr>
      <w:ind w:left="851"/>
    </w:pPr>
    <w:rPr>
      <w:bCs/>
      <w:szCs w:val="20"/>
    </w:rPr>
  </w:style>
  <w:style w:type="paragraph" w:customStyle="1" w:styleId="COTCOCLV3NONUM-ASDEFCON">
    <w:name w:val="COT/COC LV3 NONUM - ASDEFCON"/>
    <w:basedOn w:val="COTCOCLV3-ASDEFCON"/>
    <w:next w:val="COTCOCLV3-ASDEFCON"/>
    <w:rsid w:val="0061767A"/>
    <w:pPr>
      <w:numPr>
        <w:ilvl w:val="0"/>
        <w:numId w:val="0"/>
      </w:numPr>
      <w:ind w:left="851"/>
    </w:pPr>
    <w:rPr>
      <w:szCs w:val="20"/>
    </w:rPr>
  </w:style>
  <w:style w:type="paragraph" w:customStyle="1" w:styleId="COTCOCLV4NONUM-ASDEFCON">
    <w:name w:val="COT/COC LV4 NONUM - ASDEFCON"/>
    <w:basedOn w:val="COTCOCLV4-ASDEFCON"/>
    <w:next w:val="COTCOCLV4-ASDEFCON"/>
    <w:rsid w:val="0061767A"/>
    <w:pPr>
      <w:numPr>
        <w:ilvl w:val="0"/>
        <w:numId w:val="0"/>
      </w:numPr>
      <w:ind w:left="1418"/>
    </w:pPr>
    <w:rPr>
      <w:szCs w:val="20"/>
    </w:rPr>
  </w:style>
  <w:style w:type="paragraph" w:customStyle="1" w:styleId="COTCOCLV5NONUM-ASDEFCON">
    <w:name w:val="COT/COC LV5 NONUM - ASDEFCON"/>
    <w:basedOn w:val="COTCOCLV5-ASDEFCON"/>
    <w:next w:val="COTCOCLV5-ASDEFCON"/>
    <w:rsid w:val="0061767A"/>
    <w:pPr>
      <w:numPr>
        <w:ilvl w:val="0"/>
        <w:numId w:val="0"/>
      </w:numPr>
      <w:ind w:left="1985"/>
    </w:pPr>
    <w:rPr>
      <w:szCs w:val="20"/>
    </w:rPr>
  </w:style>
  <w:style w:type="paragraph" w:customStyle="1" w:styleId="COTCOCLV6NONUM-ASDEFCON">
    <w:name w:val="COT/COC LV6 NONUM - ASDEFCON"/>
    <w:basedOn w:val="COTCOCLV6-ASDEFCON"/>
    <w:next w:val="COTCOCLV6-ASDEFCON"/>
    <w:rsid w:val="0061767A"/>
    <w:pPr>
      <w:numPr>
        <w:ilvl w:val="0"/>
        <w:numId w:val="0"/>
      </w:numPr>
      <w:ind w:left="2552"/>
    </w:pPr>
    <w:rPr>
      <w:szCs w:val="20"/>
    </w:rPr>
  </w:style>
  <w:style w:type="paragraph" w:customStyle="1" w:styleId="ATTANNLV1NONUM-ASDEFCON">
    <w:name w:val="ATT/ANN LV1 NONUM - ASDEFCON"/>
    <w:basedOn w:val="ATTANNLV1-ASDEFCON"/>
    <w:next w:val="ATTANNLV2-ASDEFCON"/>
    <w:rsid w:val="0061767A"/>
    <w:pPr>
      <w:numPr>
        <w:numId w:val="0"/>
      </w:numPr>
      <w:ind w:left="851"/>
    </w:pPr>
    <w:rPr>
      <w:bCs/>
      <w:szCs w:val="20"/>
    </w:rPr>
  </w:style>
  <w:style w:type="paragraph" w:customStyle="1" w:styleId="ATTANNLV2NONUM-ASDEFCON">
    <w:name w:val="ATT/ANN LV2 NONUM - ASDEFCON"/>
    <w:basedOn w:val="ATTANNLV2-ASDEFCON"/>
    <w:next w:val="ATTANNLV2-ASDEFCON"/>
    <w:rsid w:val="0061767A"/>
    <w:pPr>
      <w:numPr>
        <w:ilvl w:val="0"/>
        <w:numId w:val="0"/>
      </w:numPr>
      <w:ind w:left="851"/>
    </w:pPr>
    <w:rPr>
      <w:szCs w:val="20"/>
    </w:rPr>
  </w:style>
  <w:style w:type="paragraph" w:customStyle="1" w:styleId="ATTANNLV3NONUM-ASDEFCON">
    <w:name w:val="ATT/ANN LV3 NONUM - ASDEFCON"/>
    <w:basedOn w:val="ATTANNLV3-ASDEFCON"/>
    <w:next w:val="ATTANNLV3-ASDEFCON"/>
    <w:rsid w:val="0061767A"/>
    <w:pPr>
      <w:numPr>
        <w:ilvl w:val="0"/>
        <w:numId w:val="0"/>
      </w:numPr>
      <w:ind w:left="1418"/>
    </w:pPr>
    <w:rPr>
      <w:szCs w:val="20"/>
    </w:rPr>
  </w:style>
  <w:style w:type="paragraph" w:customStyle="1" w:styleId="ATTANNLV4NONUM-ASDEFCON">
    <w:name w:val="ATT/ANN LV4 NONUM - ASDEFCON"/>
    <w:basedOn w:val="ATTANNLV4-ASDEFCON"/>
    <w:next w:val="ATTANNLV4-ASDEFCON"/>
    <w:rsid w:val="0061767A"/>
    <w:pPr>
      <w:numPr>
        <w:ilvl w:val="0"/>
        <w:numId w:val="0"/>
      </w:numPr>
      <w:ind w:left="1985"/>
    </w:pPr>
    <w:rPr>
      <w:szCs w:val="20"/>
    </w:rPr>
  </w:style>
  <w:style w:type="paragraph" w:customStyle="1" w:styleId="NoteToDraftersBullets-ASDEFCON">
    <w:name w:val="Note To Drafters Bullets - ASDEFCON"/>
    <w:basedOn w:val="NoteToDrafters-ASDEFCON"/>
    <w:rsid w:val="0061767A"/>
    <w:pPr>
      <w:numPr>
        <w:numId w:val="26"/>
      </w:numPr>
    </w:pPr>
    <w:rPr>
      <w:bCs/>
      <w:iCs/>
      <w:szCs w:val="20"/>
    </w:rPr>
  </w:style>
  <w:style w:type="paragraph" w:customStyle="1" w:styleId="NoteToDraftersList-ASDEFCON">
    <w:name w:val="Note To Drafters List - ASDEFCON"/>
    <w:basedOn w:val="NoteToDrafters-ASDEFCON"/>
    <w:rsid w:val="0061767A"/>
    <w:pPr>
      <w:numPr>
        <w:numId w:val="27"/>
      </w:numPr>
    </w:pPr>
    <w:rPr>
      <w:bCs/>
      <w:iCs/>
      <w:szCs w:val="20"/>
    </w:rPr>
  </w:style>
  <w:style w:type="paragraph" w:customStyle="1" w:styleId="NoteToTenderersBullets-ASDEFCON">
    <w:name w:val="Note To Tenderers Bullets - ASDEFCON"/>
    <w:basedOn w:val="NoteToTenderers-ASDEFCON"/>
    <w:rsid w:val="0061767A"/>
    <w:pPr>
      <w:numPr>
        <w:numId w:val="28"/>
      </w:numPr>
    </w:pPr>
    <w:rPr>
      <w:bCs/>
      <w:iCs/>
      <w:szCs w:val="20"/>
    </w:rPr>
  </w:style>
  <w:style w:type="paragraph" w:customStyle="1" w:styleId="NoteToTenderersList-ASDEFCON">
    <w:name w:val="Note To Tenderers List - ASDEFCON"/>
    <w:basedOn w:val="NoteToTenderers-ASDEFCON"/>
    <w:rsid w:val="0061767A"/>
    <w:pPr>
      <w:numPr>
        <w:numId w:val="29"/>
      </w:numPr>
    </w:pPr>
    <w:rPr>
      <w:bCs/>
      <w:iCs/>
      <w:szCs w:val="20"/>
    </w:rPr>
  </w:style>
  <w:style w:type="paragraph" w:customStyle="1" w:styleId="SOWHL1-ASDEFCON">
    <w:name w:val="SOW HL1 - ASDEFCON"/>
    <w:basedOn w:val="ASDEFCONNormal"/>
    <w:next w:val="SOWHL2-ASDEFCON"/>
    <w:qFormat/>
    <w:rsid w:val="0061767A"/>
    <w:pPr>
      <w:keepNext/>
      <w:numPr>
        <w:numId w:val="1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1767A"/>
    <w:pPr>
      <w:keepNext/>
      <w:numPr>
        <w:ilvl w:val="1"/>
        <w:numId w:val="1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1767A"/>
    <w:pPr>
      <w:keepNext/>
      <w:numPr>
        <w:ilvl w:val="2"/>
        <w:numId w:val="13"/>
      </w:numPr>
    </w:pPr>
    <w:rPr>
      <w:rFonts w:eastAsia="Calibri"/>
      <w:b/>
      <w:szCs w:val="22"/>
      <w:lang w:eastAsia="en-US"/>
    </w:rPr>
  </w:style>
  <w:style w:type="paragraph" w:customStyle="1" w:styleId="SOWHL4-ASDEFCON">
    <w:name w:val="SOW HL4 - ASDEFCON"/>
    <w:basedOn w:val="ASDEFCONNormal"/>
    <w:qFormat/>
    <w:rsid w:val="0061767A"/>
    <w:pPr>
      <w:keepNext/>
      <w:numPr>
        <w:ilvl w:val="3"/>
        <w:numId w:val="13"/>
      </w:numPr>
    </w:pPr>
    <w:rPr>
      <w:rFonts w:eastAsia="Calibri"/>
      <w:b/>
      <w:szCs w:val="22"/>
      <w:lang w:eastAsia="en-US"/>
    </w:rPr>
  </w:style>
  <w:style w:type="paragraph" w:customStyle="1" w:styleId="SOWHL5-ASDEFCON">
    <w:name w:val="SOW HL5 - ASDEFCON"/>
    <w:basedOn w:val="ASDEFCONNormal"/>
    <w:qFormat/>
    <w:rsid w:val="0061767A"/>
    <w:pPr>
      <w:keepNext/>
      <w:numPr>
        <w:ilvl w:val="4"/>
        <w:numId w:val="13"/>
      </w:numPr>
    </w:pPr>
    <w:rPr>
      <w:rFonts w:eastAsia="Calibri"/>
      <w:b/>
      <w:szCs w:val="22"/>
      <w:lang w:eastAsia="en-US"/>
    </w:rPr>
  </w:style>
  <w:style w:type="paragraph" w:customStyle="1" w:styleId="SOWSubL1-ASDEFCON">
    <w:name w:val="SOW SubL1 - ASDEFCON"/>
    <w:basedOn w:val="ASDEFCONNormal"/>
    <w:qFormat/>
    <w:rsid w:val="0061767A"/>
    <w:pPr>
      <w:numPr>
        <w:ilvl w:val="5"/>
        <w:numId w:val="13"/>
      </w:numPr>
    </w:pPr>
    <w:rPr>
      <w:rFonts w:eastAsia="Calibri"/>
      <w:szCs w:val="22"/>
      <w:lang w:eastAsia="en-US"/>
    </w:rPr>
  </w:style>
  <w:style w:type="paragraph" w:customStyle="1" w:styleId="SOWHL1NONUM-ASDEFCON">
    <w:name w:val="SOW HL1 NONUM - ASDEFCON"/>
    <w:basedOn w:val="SOWHL1-ASDEFCON"/>
    <w:next w:val="SOWHL2-ASDEFCON"/>
    <w:rsid w:val="0061767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1767A"/>
    <w:pPr>
      <w:numPr>
        <w:ilvl w:val="0"/>
        <w:numId w:val="0"/>
      </w:numPr>
      <w:ind w:left="1134"/>
    </w:pPr>
    <w:rPr>
      <w:rFonts w:eastAsia="Times New Roman"/>
      <w:bCs/>
      <w:szCs w:val="20"/>
    </w:rPr>
  </w:style>
  <w:style w:type="paragraph" w:customStyle="1" w:styleId="SOWTL2-ASDEFCON">
    <w:name w:val="SOW TL2 - ASDEFCON"/>
    <w:basedOn w:val="SOWHL2-ASDEFCON"/>
    <w:rsid w:val="0061767A"/>
    <w:pPr>
      <w:keepNext w:val="0"/>
      <w:pBdr>
        <w:bottom w:val="none" w:sz="0" w:space="0" w:color="auto"/>
      </w:pBdr>
    </w:pPr>
    <w:rPr>
      <w:b w:val="0"/>
    </w:rPr>
  </w:style>
  <w:style w:type="paragraph" w:customStyle="1" w:styleId="SOWTL3NONUM-ASDEFCON">
    <w:name w:val="SOW TL3 NONUM - ASDEFCON"/>
    <w:basedOn w:val="SOWTL3-ASDEFCON"/>
    <w:next w:val="SOWTL3-ASDEFCON"/>
    <w:rsid w:val="0061767A"/>
    <w:pPr>
      <w:numPr>
        <w:ilvl w:val="0"/>
        <w:numId w:val="0"/>
      </w:numPr>
      <w:ind w:left="1134"/>
    </w:pPr>
    <w:rPr>
      <w:rFonts w:eastAsia="Times New Roman"/>
      <w:bCs/>
      <w:szCs w:val="20"/>
    </w:rPr>
  </w:style>
  <w:style w:type="paragraph" w:customStyle="1" w:styleId="SOWTL3-ASDEFCON">
    <w:name w:val="SOW TL3 - ASDEFCON"/>
    <w:basedOn w:val="SOWHL3-ASDEFCON"/>
    <w:rsid w:val="0061767A"/>
    <w:pPr>
      <w:keepNext w:val="0"/>
    </w:pPr>
    <w:rPr>
      <w:b w:val="0"/>
    </w:rPr>
  </w:style>
  <w:style w:type="paragraph" w:customStyle="1" w:styleId="SOWTL4NONUM-ASDEFCON">
    <w:name w:val="SOW TL4 NONUM - ASDEFCON"/>
    <w:basedOn w:val="SOWTL4-ASDEFCON"/>
    <w:next w:val="SOWTL4-ASDEFCON"/>
    <w:rsid w:val="0061767A"/>
    <w:pPr>
      <w:numPr>
        <w:ilvl w:val="0"/>
        <w:numId w:val="0"/>
      </w:numPr>
      <w:ind w:left="1134"/>
    </w:pPr>
    <w:rPr>
      <w:rFonts w:eastAsia="Times New Roman"/>
      <w:bCs/>
      <w:szCs w:val="20"/>
    </w:rPr>
  </w:style>
  <w:style w:type="paragraph" w:customStyle="1" w:styleId="SOWTL4-ASDEFCON">
    <w:name w:val="SOW TL4 - ASDEFCON"/>
    <w:basedOn w:val="SOWHL4-ASDEFCON"/>
    <w:rsid w:val="0061767A"/>
    <w:pPr>
      <w:keepNext w:val="0"/>
    </w:pPr>
    <w:rPr>
      <w:b w:val="0"/>
    </w:rPr>
  </w:style>
  <w:style w:type="paragraph" w:customStyle="1" w:styleId="SOWTL5NONUM-ASDEFCON">
    <w:name w:val="SOW TL5 NONUM - ASDEFCON"/>
    <w:basedOn w:val="SOWHL5-ASDEFCON"/>
    <w:next w:val="SOWTL5-ASDEFCON"/>
    <w:rsid w:val="0061767A"/>
    <w:pPr>
      <w:keepNext w:val="0"/>
      <w:numPr>
        <w:ilvl w:val="0"/>
        <w:numId w:val="0"/>
      </w:numPr>
      <w:ind w:left="1134"/>
    </w:pPr>
    <w:rPr>
      <w:b w:val="0"/>
    </w:rPr>
  </w:style>
  <w:style w:type="paragraph" w:customStyle="1" w:styleId="SOWTL5-ASDEFCON">
    <w:name w:val="SOW TL5 - ASDEFCON"/>
    <w:basedOn w:val="SOWHL5-ASDEFCON"/>
    <w:rsid w:val="0061767A"/>
    <w:pPr>
      <w:keepNext w:val="0"/>
    </w:pPr>
    <w:rPr>
      <w:b w:val="0"/>
    </w:rPr>
  </w:style>
  <w:style w:type="paragraph" w:customStyle="1" w:styleId="SOWSubL2-ASDEFCON">
    <w:name w:val="SOW SubL2 - ASDEFCON"/>
    <w:basedOn w:val="ASDEFCONNormal"/>
    <w:qFormat/>
    <w:rsid w:val="0061767A"/>
    <w:pPr>
      <w:numPr>
        <w:ilvl w:val="6"/>
        <w:numId w:val="13"/>
      </w:numPr>
    </w:pPr>
    <w:rPr>
      <w:rFonts w:eastAsia="Calibri"/>
      <w:szCs w:val="22"/>
      <w:lang w:eastAsia="en-US"/>
    </w:rPr>
  </w:style>
  <w:style w:type="paragraph" w:customStyle="1" w:styleId="SOWSubL1NONUM-ASDEFCON">
    <w:name w:val="SOW SubL1 NONUM - ASDEFCON"/>
    <w:basedOn w:val="SOWSubL1-ASDEFCON"/>
    <w:next w:val="SOWSubL1-ASDEFCON"/>
    <w:qFormat/>
    <w:rsid w:val="0061767A"/>
    <w:pPr>
      <w:numPr>
        <w:numId w:val="0"/>
      </w:numPr>
      <w:ind w:left="1701"/>
    </w:pPr>
  </w:style>
  <w:style w:type="paragraph" w:customStyle="1" w:styleId="SOWSubL2NONUM-ASDEFCON">
    <w:name w:val="SOW SubL2 NONUM - ASDEFCON"/>
    <w:basedOn w:val="SOWSubL2-ASDEFCON"/>
    <w:next w:val="SOWSubL2-ASDEFCON"/>
    <w:qFormat/>
    <w:rsid w:val="0061767A"/>
    <w:pPr>
      <w:numPr>
        <w:ilvl w:val="0"/>
        <w:numId w:val="0"/>
      </w:numPr>
      <w:ind w:left="2268"/>
    </w:pPr>
  </w:style>
  <w:style w:type="paragraph" w:customStyle="1" w:styleId="ASDEFCONTextBlock">
    <w:name w:val="ASDEFCON TextBlock"/>
    <w:basedOn w:val="ASDEFCONNormal"/>
    <w:qFormat/>
    <w:rsid w:val="0061767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1767A"/>
    <w:pPr>
      <w:numPr>
        <w:numId w:val="3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1767A"/>
    <w:pPr>
      <w:keepNext/>
      <w:spacing w:before="240"/>
    </w:pPr>
    <w:rPr>
      <w:rFonts w:ascii="Arial Bold" w:hAnsi="Arial Bold"/>
      <w:b/>
      <w:bCs/>
      <w:caps/>
      <w:szCs w:val="20"/>
    </w:rPr>
  </w:style>
  <w:style w:type="paragraph" w:customStyle="1" w:styleId="Table8ptHeading-ASDEFCON">
    <w:name w:val="Table 8pt Heading - ASDEFCON"/>
    <w:basedOn w:val="ASDEFCONNormal"/>
    <w:rsid w:val="0061767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1767A"/>
    <w:pPr>
      <w:numPr>
        <w:numId w:val="4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1767A"/>
    <w:pPr>
      <w:numPr>
        <w:numId w:val="4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1767A"/>
    <w:rPr>
      <w:rFonts w:ascii="Arial" w:eastAsia="Calibri" w:hAnsi="Arial"/>
      <w:color w:val="000000"/>
      <w:szCs w:val="22"/>
      <w:lang w:eastAsia="en-US"/>
    </w:rPr>
  </w:style>
  <w:style w:type="paragraph" w:customStyle="1" w:styleId="Table8ptSub1-ASDEFCON">
    <w:name w:val="Table 8pt Sub1 - ASDEFCON"/>
    <w:basedOn w:val="Table8ptText-ASDEFCON"/>
    <w:rsid w:val="0061767A"/>
    <w:pPr>
      <w:numPr>
        <w:ilvl w:val="1"/>
      </w:numPr>
    </w:pPr>
  </w:style>
  <w:style w:type="paragraph" w:customStyle="1" w:styleId="Table8ptSub2-ASDEFCON">
    <w:name w:val="Table 8pt Sub2 - ASDEFCON"/>
    <w:basedOn w:val="Table8ptText-ASDEFCON"/>
    <w:rsid w:val="0061767A"/>
    <w:pPr>
      <w:numPr>
        <w:ilvl w:val="2"/>
      </w:numPr>
    </w:pPr>
  </w:style>
  <w:style w:type="paragraph" w:customStyle="1" w:styleId="Table10ptHeading-ASDEFCON">
    <w:name w:val="Table 10pt Heading - ASDEFCON"/>
    <w:basedOn w:val="ASDEFCONNormal"/>
    <w:rsid w:val="0061767A"/>
    <w:pPr>
      <w:keepNext/>
      <w:spacing w:before="60" w:after="60"/>
      <w:jc w:val="center"/>
    </w:pPr>
    <w:rPr>
      <w:b/>
    </w:rPr>
  </w:style>
  <w:style w:type="paragraph" w:customStyle="1" w:styleId="Table8ptBP1-ASDEFCON">
    <w:name w:val="Table 8pt BP1 - ASDEFCON"/>
    <w:basedOn w:val="Table8ptText-ASDEFCON"/>
    <w:rsid w:val="0061767A"/>
    <w:pPr>
      <w:numPr>
        <w:numId w:val="32"/>
      </w:numPr>
    </w:pPr>
  </w:style>
  <w:style w:type="paragraph" w:customStyle="1" w:styleId="Table8ptBP2-ASDEFCON">
    <w:name w:val="Table 8pt BP2 - ASDEFCON"/>
    <w:basedOn w:val="Table8ptText-ASDEFCON"/>
    <w:rsid w:val="0061767A"/>
    <w:pPr>
      <w:numPr>
        <w:ilvl w:val="1"/>
        <w:numId w:val="32"/>
      </w:numPr>
      <w:tabs>
        <w:tab w:val="clear" w:pos="284"/>
      </w:tabs>
    </w:pPr>
    <w:rPr>
      <w:iCs/>
    </w:rPr>
  </w:style>
  <w:style w:type="paragraph" w:customStyle="1" w:styleId="ASDEFCONBulletsLV1">
    <w:name w:val="ASDEFCON Bullets LV1"/>
    <w:basedOn w:val="ASDEFCONNormal"/>
    <w:rsid w:val="0061767A"/>
    <w:pPr>
      <w:numPr>
        <w:numId w:val="34"/>
      </w:numPr>
    </w:pPr>
    <w:rPr>
      <w:rFonts w:eastAsia="Calibri"/>
      <w:szCs w:val="22"/>
      <w:lang w:eastAsia="en-US"/>
    </w:rPr>
  </w:style>
  <w:style w:type="paragraph" w:customStyle="1" w:styleId="Table10ptSub1-ASDEFCON">
    <w:name w:val="Table 10pt Sub1 - ASDEFCON"/>
    <w:basedOn w:val="Table10ptText-ASDEFCON"/>
    <w:rsid w:val="0061767A"/>
    <w:pPr>
      <w:numPr>
        <w:ilvl w:val="1"/>
      </w:numPr>
      <w:jc w:val="both"/>
    </w:pPr>
  </w:style>
  <w:style w:type="paragraph" w:customStyle="1" w:styleId="Table10ptSub2-ASDEFCON">
    <w:name w:val="Table 10pt Sub2 - ASDEFCON"/>
    <w:basedOn w:val="Table10ptText-ASDEFCON"/>
    <w:rsid w:val="0061767A"/>
    <w:pPr>
      <w:numPr>
        <w:ilvl w:val="2"/>
      </w:numPr>
      <w:jc w:val="both"/>
    </w:pPr>
  </w:style>
  <w:style w:type="paragraph" w:customStyle="1" w:styleId="ASDEFCONBulletsLV2">
    <w:name w:val="ASDEFCON Bullets LV2"/>
    <w:basedOn w:val="ASDEFCONNormal"/>
    <w:rsid w:val="0061767A"/>
    <w:pPr>
      <w:numPr>
        <w:numId w:val="8"/>
      </w:numPr>
    </w:pPr>
  </w:style>
  <w:style w:type="paragraph" w:customStyle="1" w:styleId="Table10ptBP1-ASDEFCON">
    <w:name w:val="Table 10pt BP1 - ASDEFCON"/>
    <w:basedOn w:val="ASDEFCONNormal"/>
    <w:rsid w:val="0061767A"/>
    <w:pPr>
      <w:numPr>
        <w:numId w:val="38"/>
      </w:numPr>
      <w:spacing w:before="60" w:after="60"/>
    </w:pPr>
  </w:style>
  <w:style w:type="paragraph" w:customStyle="1" w:styleId="Table10ptBP2-ASDEFCON">
    <w:name w:val="Table 10pt BP2 - ASDEFCON"/>
    <w:basedOn w:val="ASDEFCONNormal"/>
    <w:link w:val="Table10ptBP2-ASDEFCONCharChar"/>
    <w:rsid w:val="0061767A"/>
    <w:pPr>
      <w:numPr>
        <w:ilvl w:val="1"/>
        <w:numId w:val="38"/>
      </w:numPr>
      <w:spacing w:before="60" w:after="60"/>
    </w:pPr>
  </w:style>
  <w:style w:type="character" w:customStyle="1" w:styleId="Table10ptBP2-ASDEFCONCharChar">
    <w:name w:val="Table 10pt BP2 - ASDEFCON Char Char"/>
    <w:link w:val="Table10ptBP2-ASDEFCON"/>
    <w:rsid w:val="0061767A"/>
    <w:rPr>
      <w:rFonts w:ascii="Arial" w:hAnsi="Arial"/>
      <w:color w:val="000000"/>
      <w:szCs w:val="40"/>
    </w:rPr>
  </w:style>
  <w:style w:type="paragraph" w:customStyle="1" w:styleId="GuideMarginHead-ASDEFCON">
    <w:name w:val="Guide Margin Head - ASDEFCON"/>
    <w:basedOn w:val="ASDEFCONNormal"/>
    <w:rsid w:val="0061767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1767A"/>
    <w:pPr>
      <w:ind w:left="1680"/>
    </w:pPr>
    <w:rPr>
      <w:lang w:eastAsia="en-US"/>
    </w:rPr>
  </w:style>
  <w:style w:type="paragraph" w:customStyle="1" w:styleId="GuideSublistLv1-ASDEFCON">
    <w:name w:val="Guide Sublist Lv1 - ASDEFCON"/>
    <w:basedOn w:val="ASDEFCONNormal"/>
    <w:qFormat/>
    <w:rsid w:val="0061767A"/>
    <w:pPr>
      <w:numPr>
        <w:numId w:val="42"/>
      </w:numPr>
    </w:pPr>
    <w:rPr>
      <w:rFonts w:eastAsia="Calibri"/>
      <w:szCs w:val="22"/>
      <w:lang w:eastAsia="en-US"/>
    </w:rPr>
  </w:style>
  <w:style w:type="paragraph" w:customStyle="1" w:styleId="GuideBullets-ASDEFCON">
    <w:name w:val="Guide Bullets - ASDEFCON"/>
    <w:basedOn w:val="ASDEFCONNormal"/>
    <w:rsid w:val="0061767A"/>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61767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1767A"/>
    <w:pPr>
      <w:keepNext/>
      <w:spacing w:before="240"/>
    </w:pPr>
    <w:rPr>
      <w:rFonts w:eastAsia="Calibri"/>
      <w:b/>
      <w:caps/>
      <w:szCs w:val="20"/>
      <w:lang w:eastAsia="en-US"/>
    </w:rPr>
  </w:style>
  <w:style w:type="paragraph" w:customStyle="1" w:styleId="ASDEFCONSublist">
    <w:name w:val="ASDEFCON Sublist"/>
    <w:basedOn w:val="ASDEFCONNormal"/>
    <w:rsid w:val="0061767A"/>
    <w:pPr>
      <w:numPr>
        <w:numId w:val="43"/>
      </w:numPr>
    </w:pPr>
    <w:rPr>
      <w:iCs/>
    </w:rPr>
  </w:style>
  <w:style w:type="paragraph" w:customStyle="1" w:styleId="ASDEFCONRecitals">
    <w:name w:val="ASDEFCON Recitals"/>
    <w:basedOn w:val="ASDEFCONNormal"/>
    <w:link w:val="ASDEFCONRecitalsCharChar"/>
    <w:rsid w:val="0061767A"/>
    <w:pPr>
      <w:numPr>
        <w:numId w:val="35"/>
      </w:numPr>
    </w:pPr>
  </w:style>
  <w:style w:type="character" w:customStyle="1" w:styleId="ASDEFCONRecitalsCharChar">
    <w:name w:val="ASDEFCON Recitals Char Char"/>
    <w:link w:val="ASDEFCONRecitals"/>
    <w:rsid w:val="0061767A"/>
    <w:rPr>
      <w:rFonts w:ascii="Arial" w:hAnsi="Arial"/>
      <w:color w:val="000000"/>
      <w:szCs w:val="40"/>
    </w:rPr>
  </w:style>
  <w:style w:type="paragraph" w:customStyle="1" w:styleId="NoteList-ASDEFCON">
    <w:name w:val="Note List - ASDEFCON"/>
    <w:basedOn w:val="ASDEFCONNormal"/>
    <w:rsid w:val="0061767A"/>
    <w:pPr>
      <w:numPr>
        <w:numId w:val="36"/>
      </w:numPr>
    </w:pPr>
    <w:rPr>
      <w:b/>
      <w:bCs/>
      <w:i/>
    </w:rPr>
  </w:style>
  <w:style w:type="paragraph" w:customStyle="1" w:styleId="NoteBullets-ASDEFCON">
    <w:name w:val="Note Bullets - ASDEFCON"/>
    <w:basedOn w:val="ASDEFCONNormal"/>
    <w:rsid w:val="0061767A"/>
    <w:pPr>
      <w:numPr>
        <w:numId w:val="37"/>
      </w:numPr>
    </w:pPr>
    <w:rPr>
      <w:b/>
      <w:i/>
    </w:rPr>
  </w:style>
  <w:style w:type="paragraph" w:styleId="Caption">
    <w:name w:val="caption"/>
    <w:basedOn w:val="Normal"/>
    <w:next w:val="Normal"/>
    <w:qFormat/>
    <w:rsid w:val="0061767A"/>
    <w:rPr>
      <w:b/>
      <w:bCs/>
      <w:szCs w:val="20"/>
    </w:rPr>
  </w:style>
  <w:style w:type="paragraph" w:customStyle="1" w:styleId="ASDEFCONOperativePartListLV1">
    <w:name w:val="ASDEFCON Operative Part List LV1"/>
    <w:basedOn w:val="ASDEFCONNormal"/>
    <w:rsid w:val="0061767A"/>
    <w:pPr>
      <w:numPr>
        <w:numId w:val="39"/>
      </w:numPr>
    </w:pPr>
    <w:rPr>
      <w:iCs/>
    </w:rPr>
  </w:style>
  <w:style w:type="paragraph" w:customStyle="1" w:styleId="ASDEFCONOperativePartListLV2">
    <w:name w:val="ASDEFCON Operative Part List LV2"/>
    <w:basedOn w:val="ASDEFCONOperativePartListLV1"/>
    <w:rsid w:val="0061767A"/>
    <w:pPr>
      <w:numPr>
        <w:ilvl w:val="1"/>
      </w:numPr>
    </w:pPr>
  </w:style>
  <w:style w:type="paragraph" w:customStyle="1" w:styleId="ASDEFCONOptionSpace">
    <w:name w:val="ASDEFCON Option Space"/>
    <w:basedOn w:val="ASDEFCONNormal"/>
    <w:rsid w:val="0061767A"/>
    <w:pPr>
      <w:spacing w:after="0"/>
    </w:pPr>
    <w:rPr>
      <w:bCs/>
      <w:color w:val="FFFFFF"/>
      <w:sz w:val="8"/>
    </w:rPr>
  </w:style>
  <w:style w:type="paragraph" w:customStyle="1" w:styleId="ATTANNReferencetoCOC">
    <w:name w:val="ATT/ANN Reference to COC"/>
    <w:basedOn w:val="ASDEFCONNormal"/>
    <w:rsid w:val="0061767A"/>
    <w:pPr>
      <w:keepNext/>
      <w:jc w:val="right"/>
    </w:pPr>
    <w:rPr>
      <w:i/>
      <w:iCs/>
      <w:szCs w:val="20"/>
    </w:rPr>
  </w:style>
  <w:style w:type="paragraph" w:customStyle="1" w:styleId="ASDEFCONHeaderFooterCenter">
    <w:name w:val="ASDEFCON Header/Footer Center"/>
    <w:basedOn w:val="ASDEFCONHeaderFooterLeft"/>
    <w:rsid w:val="0061767A"/>
    <w:pPr>
      <w:jc w:val="center"/>
    </w:pPr>
    <w:rPr>
      <w:szCs w:val="20"/>
    </w:rPr>
  </w:style>
  <w:style w:type="paragraph" w:customStyle="1" w:styleId="ASDEFCONHeaderFooterRight">
    <w:name w:val="ASDEFCON Header/Footer Right"/>
    <w:basedOn w:val="ASDEFCONHeaderFooterLeft"/>
    <w:rsid w:val="0061767A"/>
    <w:pPr>
      <w:jc w:val="right"/>
    </w:pPr>
    <w:rPr>
      <w:szCs w:val="20"/>
    </w:rPr>
  </w:style>
  <w:style w:type="paragraph" w:customStyle="1" w:styleId="ASDEFCONHeaderFooterClassification">
    <w:name w:val="ASDEFCON Header/Footer Classification"/>
    <w:basedOn w:val="ASDEFCONHeaderFooterLeft"/>
    <w:rsid w:val="0061767A"/>
    <w:pPr>
      <w:jc w:val="center"/>
    </w:pPr>
    <w:rPr>
      <w:rFonts w:ascii="Arial Bold" w:hAnsi="Arial Bold"/>
      <w:b/>
      <w:bCs/>
      <w:caps/>
      <w:sz w:val="20"/>
    </w:rPr>
  </w:style>
  <w:style w:type="paragraph" w:customStyle="1" w:styleId="GuideLV3Head-ASDEFCON">
    <w:name w:val="Guide LV3 Head - ASDEFCON"/>
    <w:basedOn w:val="ASDEFCONNormal"/>
    <w:rsid w:val="0061767A"/>
    <w:pPr>
      <w:keepNext/>
    </w:pPr>
    <w:rPr>
      <w:rFonts w:eastAsia="Calibri"/>
      <w:b/>
      <w:szCs w:val="22"/>
      <w:lang w:eastAsia="en-US"/>
    </w:rPr>
  </w:style>
  <w:style w:type="paragraph" w:customStyle="1" w:styleId="GuideSublistLv2-ASDEFCON">
    <w:name w:val="Guide Sublist Lv2 - ASDEFCON"/>
    <w:basedOn w:val="ASDEFCONNormal"/>
    <w:rsid w:val="0061767A"/>
    <w:pPr>
      <w:numPr>
        <w:ilvl w:val="1"/>
        <w:numId w:val="42"/>
      </w:numPr>
    </w:pPr>
  </w:style>
  <w:style w:type="paragraph" w:styleId="TOCHeading">
    <w:name w:val="TOC Heading"/>
    <w:basedOn w:val="Heading1"/>
    <w:next w:val="Normal"/>
    <w:uiPriority w:val="39"/>
    <w:semiHidden/>
    <w:unhideWhenUsed/>
    <w:qFormat/>
    <w:rsid w:val="00986F3B"/>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61767A"/>
    <w:pPr>
      <w:numPr>
        <w:numId w:val="72"/>
      </w:numPr>
    </w:pPr>
  </w:style>
  <w:style w:type="paragraph" w:styleId="Subtitle">
    <w:name w:val="Subtitle"/>
    <w:basedOn w:val="Normal"/>
    <w:next w:val="Normal"/>
    <w:link w:val="SubtitleChar"/>
    <w:uiPriority w:val="99"/>
    <w:qFormat/>
    <w:rsid w:val="00FD5C85"/>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FD5C85"/>
    <w:rPr>
      <w:i/>
      <w:color w:val="003760"/>
      <w:spacing w:val="15"/>
    </w:rPr>
  </w:style>
  <w:style w:type="paragraph" w:customStyle="1" w:styleId="StyleTitleGeorgiaNotBoldLeft">
    <w:name w:val="Style Title + Georgia Not Bold Left"/>
    <w:basedOn w:val="Title"/>
    <w:qFormat/>
    <w:rsid w:val="00FD5C85"/>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FD5C85"/>
    <w:rPr>
      <w:rFonts w:ascii="Calibri Light" w:hAnsi="Calibri Light"/>
      <w:b/>
      <w:bCs/>
      <w:kern w:val="28"/>
      <w:sz w:val="32"/>
      <w:szCs w:val="32"/>
    </w:rPr>
  </w:style>
  <w:style w:type="paragraph" w:customStyle="1" w:styleId="Bullet">
    <w:name w:val="Bullet"/>
    <w:basedOn w:val="ListParagraph"/>
    <w:qFormat/>
    <w:rsid w:val="00FD5C85"/>
    <w:pPr>
      <w:numPr>
        <w:numId w:val="74"/>
      </w:numPr>
      <w:tabs>
        <w:tab w:val="left" w:pos="567"/>
      </w:tabs>
      <w:jc w:val="left"/>
    </w:pPr>
  </w:style>
  <w:style w:type="paragraph" w:styleId="ListParagraph">
    <w:name w:val="List Paragraph"/>
    <w:basedOn w:val="Normal"/>
    <w:uiPriority w:val="34"/>
    <w:qFormat/>
    <w:rsid w:val="00FD5C85"/>
    <w:pPr>
      <w:spacing w:after="0"/>
      <w:ind w:left="720"/>
    </w:pPr>
  </w:style>
  <w:style w:type="paragraph" w:customStyle="1" w:styleId="Bullet2">
    <w:name w:val="Bullet 2"/>
    <w:basedOn w:val="Normal"/>
    <w:rsid w:val="00FD5C85"/>
    <w:pPr>
      <w:numPr>
        <w:numId w:val="8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business-industry/industry-capability-programs/enterprise-resource-planning-progra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72E86-B967-440E-92B2-19B822AC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1119</TotalTime>
  <Pages>2</Pages>
  <Words>8341</Words>
  <Characters>47547</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DSD-SUP-SERV</vt:lpstr>
    </vt:vector>
  </TitlesOfParts>
  <Manager/>
  <Company/>
  <LinksUpToDate>false</LinksUpToDate>
  <CharactersWithSpaces>55777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DSD-SUP-SERV</dc:title>
  <dc:subject>Routine Supply Support Services</dc:subject>
  <dc:creator/>
  <cp:keywords>Supply, Inventory Management, Disposal, Obsolescence</cp:keywords>
  <cp:lastModifiedBy/>
  <cp:revision>101</cp:revision>
  <cp:lastPrinted>2014-03-11T04:26:00Z</cp:lastPrinted>
  <dcterms:created xsi:type="dcterms:W3CDTF">2017-11-07T00:47:00Z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BM79702090</vt:lpwstr>
  </property>
  <property fmtid="{D5CDD505-2E9C-101B-9397-08002B2CF9AE}" pid="4" name="Objective-Version">
    <vt:lpwstr>3.7</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DSD-SUP-SERV-V3.2</vt:lpwstr>
  </property>
  <property fmtid="{D5CDD505-2E9C-101B-9397-08002B2CF9AE}" pid="10" name="Footer_Left">
    <vt:lpwstr/>
  </property>
</Properties>
</file>